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12D" w:rsidRPr="00DE612D" w:rsidRDefault="00DE612D" w:rsidP="00DE612D">
      <w:pPr>
        <w:shd w:val="clear" w:color="auto" w:fill="FFFFFF"/>
        <w:rPr>
          <w:rFonts w:asciiTheme="minorHAnsi" w:hAnsiTheme="minorHAnsi" w:cstheme="minorHAnsi"/>
          <w:b/>
          <w:bCs/>
          <w:spacing w:val="-4"/>
          <w:sz w:val="22"/>
          <w:szCs w:val="22"/>
        </w:rPr>
      </w:pPr>
      <w:r w:rsidRPr="00DE612D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nr </w:t>
      </w:r>
      <w:r w:rsidRPr="00DE612D">
        <w:rPr>
          <w:rFonts w:asciiTheme="minorHAnsi" w:hAnsiTheme="minorHAnsi" w:cstheme="minorHAnsi"/>
          <w:b/>
          <w:bCs/>
          <w:spacing w:val="-4"/>
          <w:sz w:val="22"/>
          <w:szCs w:val="22"/>
        </w:rPr>
        <w:t>1</w:t>
      </w:r>
      <w:r>
        <w:rPr>
          <w:rFonts w:asciiTheme="minorHAnsi" w:hAnsiTheme="minorHAnsi" w:cstheme="minorHAnsi"/>
          <w:b/>
          <w:bCs/>
          <w:spacing w:val="-4"/>
          <w:sz w:val="22"/>
          <w:szCs w:val="22"/>
        </w:rPr>
        <w:t>2 - Biznes</w:t>
      </w:r>
      <w:bookmarkStart w:id="0" w:name="_GoBack"/>
      <w:bookmarkEnd w:id="0"/>
      <w:r>
        <w:rPr>
          <w:rFonts w:asciiTheme="minorHAnsi" w:hAnsiTheme="minorHAnsi" w:cstheme="minorHAnsi"/>
          <w:b/>
          <w:bCs/>
          <w:spacing w:val="-4"/>
          <w:sz w:val="22"/>
          <w:szCs w:val="22"/>
        </w:rPr>
        <w:t>plan</w:t>
      </w:r>
    </w:p>
    <w:p w:rsidR="00DE612D" w:rsidRDefault="00DE612D" w:rsidP="001649F4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4"/>
          <w:sz w:val="20"/>
          <w:szCs w:val="20"/>
        </w:rPr>
      </w:pPr>
    </w:p>
    <w:p w:rsidR="00B8077E" w:rsidRPr="00280266" w:rsidRDefault="00BB20C9" w:rsidP="001649F4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6"/>
          <w:sz w:val="20"/>
          <w:szCs w:val="20"/>
        </w:rPr>
      </w:pPr>
      <w:r w:rsidRPr="00280266">
        <w:rPr>
          <w:rFonts w:asciiTheme="minorHAnsi" w:hAnsiTheme="minorHAnsi" w:cstheme="minorHAnsi"/>
          <w:b/>
          <w:bCs/>
          <w:spacing w:val="-4"/>
          <w:sz w:val="20"/>
          <w:szCs w:val="20"/>
        </w:rPr>
        <w:t>B</w:t>
      </w:r>
      <w:r w:rsidR="001649F4" w:rsidRPr="00280266">
        <w:rPr>
          <w:rFonts w:asciiTheme="minorHAnsi" w:hAnsiTheme="minorHAnsi" w:cstheme="minorHAnsi"/>
          <w:b/>
          <w:bCs/>
          <w:spacing w:val="-4"/>
          <w:sz w:val="20"/>
          <w:szCs w:val="20"/>
        </w:rPr>
        <w:t>IZNESPLAN</w:t>
      </w:r>
    </w:p>
    <w:p w:rsidR="001649F4" w:rsidRPr="00280266" w:rsidRDefault="001649F4" w:rsidP="001649F4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B8077E" w:rsidRPr="00280266" w:rsidRDefault="00B8077E" w:rsidP="001649F4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80266">
        <w:rPr>
          <w:rFonts w:asciiTheme="minorHAnsi" w:hAnsiTheme="minorHAnsi" w:cstheme="minorHAnsi"/>
          <w:b/>
          <w:bCs/>
          <w:sz w:val="20"/>
          <w:szCs w:val="20"/>
        </w:rPr>
        <w:t>nr wniosku:</w:t>
      </w:r>
      <w:r w:rsidR="00BB20C9" w:rsidRPr="00280266">
        <w:rPr>
          <w:rFonts w:asciiTheme="minorHAnsi" w:hAnsiTheme="minorHAnsi" w:cstheme="minorHAnsi"/>
          <w:b/>
          <w:bCs/>
          <w:sz w:val="20"/>
          <w:szCs w:val="20"/>
        </w:rPr>
        <w:t xml:space="preserve"> …………./WD/ONZG/</w:t>
      </w:r>
      <w:r w:rsidR="001649F4" w:rsidRPr="00280266">
        <w:rPr>
          <w:rFonts w:asciiTheme="minorHAnsi" w:hAnsiTheme="minorHAnsi" w:cstheme="minorHAnsi"/>
          <w:b/>
          <w:bCs/>
          <w:sz w:val="20"/>
          <w:szCs w:val="20"/>
        </w:rPr>
        <w:t>………………</w:t>
      </w:r>
    </w:p>
    <w:p w:rsidR="001649F4" w:rsidRPr="00280266" w:rsidRDefault="001649F4" w:rsidP="001649F4">
      <w:pPr>
        <w:shd w:val="clear" w:color="auto" w:fill="FFFFFF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B8077E" w:rsidRPr="00280266" w:rsidRDefault="00B8077E" w:rsidP="001649F4">
      <w:pPr>
        <w:shd w:val="clear" w:color="auto" w:fill="FFFFFF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80266">
        <w:rPr>
          <w:rFonts w:asciiTheme="minorHAnsi" w:hAnsiTheme="minorHAnsi" w:cstheme="minorHAnsi"/>
          <w:b/>
          <w:sz w:val="20"/>
          <w:szCs w:val="20"/>
        </w:rPr>
        <w:t>OŚ PRIORYTETOWA 5 Zatrudnienie</w:t>
      </w:r>
    </w:p>
    <w:p w:rsidR="00B8077E" w:rsidRPr="00280266" w:rsidRDefault="00B8077E" w:rsidP="001649F4">
      <w:pPr>
        <w:shd w:val="clear" w:color="auto" w:fill="FFFFFF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80266">
        <w:rPr>
          <w:rFonts w:asciiTheme="minorHAnsi" w:hAnsiTheme="minorHAnsi" w:cstheme="minorHAnsi"/>
          <w:b/>
          <w:sz w:val="20"/>
          <w:szCs w:val="20"/>
        </w:rPr>
        <w:t xml:space="preserve">Działanie 5.6. </w:t>
      </w:r>
      <w:r w:rsidRPr="00280266">
        <w:rPr>
          <w:rFonts w:asciiTheme="minorHAnsi" w:hAnsiTheme="minorHAnsi" w:cstheme="minorHAnsi"/>
          <w:b/>
          <w:bCs/>
          <w:sz w:val="20"/>
          <w:szCs w:val="20"/>
        </w:rPr>
        <w:t>Adaptacyjność pracowników</w:t>
      </w:r>
    </w:p>
    <w:p w:rsidR="00B8077E" w:rsidRPr="00280266" w:rsidRDefault="00B8077E" w:rsidP="001649F4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80266">
        <w:rPr>
          <w:rFonts w:asciiTheme="minorHAnsi" w:hAnsiTheme="minorHAnsi" w:cstheme="minorHAnsi"/>
          <w:b/>
          <w:bCs/>
          <w:sz w:val="20"/>
          <w:szCs w:val="20"/>
        </w:rPr>
        <w:t xml:space="preserve">Regionalnego Programu Operacyjnego Województwa Pomorskiego </w:t>
      </w:r>
      <w:r w:rsidRPr="00280266">
        <w:rPr>
          <w:rFonts w:asciiTheme="minorHAnsi" w:hAnsiTheme="minorHAnsi" w:cstheme="minorHAnsi"/>
          <w:b/>
          <w:bCs/>
          <w:sz w:val="20"/>
          <w:szCs w:val="20"/>
        </w:rPr>
        <w:br/>
        <w:t>na lata 2014-2020</w:t>
      </w:r>
    </w:p>
    <w:p w:rsidR="00B8077E" w:rsidRPr="00280266" w:rsidRDefault="00B8077E" w:rsidP="001649F4">
      <w:pPr>
        <w:rPr>
          <w:rFonts w:asciiTheme="minorHAnsi" w:hAnsiTheme="minorHAnsi" w:cstheme="minorHAnsi"/>
          <w:sz w:val="20"/>
          <w:szCs w:val="20"/>
        </w:rPr>
      </w:pPr>
    </w:p>
    <w:p w:rsidR="00B8077E" w:rsidRPr="00280266" w:rsidRDefault="00B8077E" w:rsidP="001649F4">
      <w:pPr>
        <w:shd w:val="clear" w:color="auto" w:fill="FFFFFF"/>
        <w:tabs>
          <w:tab w:val="left" w:pos="2270"/>
        </w:tabs>
        <w:ind w:left="72"/>
        <w:rPr>
          <w:rFonts w:asciiTheme="minorHAnsi" w:hAnsiTheme="minorHAnsi" w:cstheme="minorHAnsi"/>
          <w:b/>
          <w:bCs/>
          <w:spacing w:val="-1"/>
          <w:sz w:val="20"/>
          <w:szCs w:val="20"/>
        </w:rPr>
      </w:pPr>
    </w:p>
    <w:p w:rsidR="0007630C" w:rsidRPr="00280266" w:rsidRDefault="0007630C" w:rsidP="0007630C">
      <w:pPr>
        <w:jc w:val="both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t>Instrukcja wypełniania biznesplanu:</w:t>
      </w:r>
    </w:p>
    <w:p w:rsidR="0007630C" w:rsidRPr="00280266" w:rsidRDefault="0007630C" w:rsidP="0007630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t>Wszystkie pola biznesplanu należy wypełnić czytelnie (elektronicznie p</w:t>
      </w:r>
      <w:r w:rsidR="00DF2AA2" w:rsidRPr="00280266">
        <w:rPr>
          <w:rFonts w:asciiTheme="minorHAnsi" w:hAnsiTheme="minorHAnsi" w:cstheme="minorHAnsi"/>
          <w:sz w:val="20"/>
          <w:szCs w:val="20"/>
        </w:rPr>
        <w:t xml:space="preserve">kt 10, czcionka </w:t>
      </w:r>
      <w:r w:rsidR="00280266">
        <w:rPr>
          <w:rFonts w:asciiTheme="minorHAnsi" w:hAnsiTheme="minorHAnsi" w:cstheme="minorHAnsi"/>
          <w:sz w:val="20"/>
          <w:szCs w:val="20"/>
        </w:rPr>
        <w:t>Calibri</w:t>
      </w:r>
      <w:r w:rsidRPr="00280266">
        <w:rPr>
          <w:rFonts w:asciiTheme="minorHAnsi" w:hAnsiTheme="minorHAnsi" w:cstheme="minorHAnsi"/>
          <w:sz w:val="20"/>
          <w:szCs w:val="20"/>
        </w:rPr>
        <w:t xml:space="preserve">). </w:t>
      </w:r>
    </w:p>
    <w:p w:rsidR="0007630C" w:rsidRPr="00280266" w:rsidRDefault="0007630C" w:rsidP="0007630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t xml:space="preserve">Wypełnienie biznes planu w sposób nieczytelny bądź niewypełnienie któregokolwiek z pól, będzie skutkowało wezwaniem do jednokrotnego uzupełnienia na etapie oceny formalnej </w:t>
      </w:r>
    </w:p>
    <w:p w:rsidR="0007630C" w:rsidRPr="00280266" w:rsidRDefault="0007630C" w:rsidP="0007630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t>Biznesplan nie może przekroczyć 50 stron</w:t>
      </w:r>
    </w:p>
    <w:p w:rsidR="0007630C" w:rsidRPr="00280266" w:rsidRDefault="0007630C" w:rsidP="0007630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t>Biznesplan należy wypełnić w formacie, który zamieszczono na stronie internetowej Projektu oraz dostępnym w Punkcie rekrutacji.</w:t>
      </w:r>
    </w:p>
    <w:p w:rsidR="0007630C" w:rsidRPr="00280266" w:rsidRDefault="0007630C" w:rsidP="0007630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t>Wypełnienie biznesplanu wg wzoru innego niż podany na w/w stronie może skutkować odrzuceniem wniosku.</w:t>
      </w:r>
    </w:p>
    <w:p w:rsidR="0007630C" w:rsidRPr="00280266" w:rsidRDefault="0007630C" w:rsidP="0007630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t>Biznesplan należy podpisać czytelnie w miejscu do tego wyznaczonym.</w:t>
      </w:r>
    </w:p>
    <w:p w:rsidR="004D6454" w:rsidRPr="00280266" w:rsidRDefault="004D6454" w:rsidP="0007630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t>Biznesplan należy zaparafować na każdej stronie.</w:t>
      </w:r>
    </w:p>
    <w:p w:rsidR="0007630C" w:rsidRPr="00280266" w:rsidRDefault="0007630C" w:rsidP="004D6454">
      <w:pPr>
        <w:shd w:val="clear" w:color="auto" w:fill="FFFFFF"/>
        <w:tabs>
          <w:tab w:val="left" w:pos="2270"/>
        </w:tabs>
        <w:rPr>
          <w:rFonts w:asciiTheme="minorHAnsi" w:hAnsiTheme="minorHAnsi" w:cstheme="minorHAnsi"/>
          <w:b/>
          <w:bCs/>
          <w:spacing w:val="-1"/>
          <w:sz w:val="20"/>
          <w:szCs w:val="20"/>
        </w:rPr>
      </w:pPr>
    </w:p>
    <w:p w:rsidR="00B8077E" w:rsidRPr="00280266" w:rsidRDefault="00B8077E" w:rsidP="001649F4">
      <w:pPr>
        <w:shd w:val="clear" w:color="auto" w:fill="FFFFFF"/>
        <w:tabs>
          <w:tab w:val="left" w:pos="2270"/>
        </w:tabs>
        <w:ind w:left="72"/>
        <w:rPr>
          <w:rFonts w:asciiTheme="minorHAnsi" w:hAnsiTheme="minorHAnsi" w:cstheme="minorHAnsi"/>
          <w:b/>
          <w:bCs/>
          <w:spacing w:val="-1"/>
          <w:sz w:val="20"/>
          <w:szCs w:val="20"/>
        </w:rPr>
      </w:pPr>
    </w:p>
    <w:p w:rsidR="00B8077E" w:rsidRPr="00280266" w:rsidRDefault="00B8077E" w:rsidP="001649F4">
      <w:pPr>
        <w:pStyle w:val="Nagwekspisutreci"/>
        <w:spacing w:before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280266">
        <w:rPr>
          <w:rFonts w:asciiTheme="minorHAnsi" w:hAnsiTheme="minorHAnsi" w:cstheme="minorHAnsi"/>
          <w:color w:val="auto"/>
          <w:sz w:val="20"/>
          <w:szCs w:val="20"/>
        </w:rPr>
        <w:t>Spis treści</w:t>
      </w:r>
    </w:p>
    <w:p w:rsidR="0075315D" w:rsidRPr="00280266" w:rsidRDefault="00B8077E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r w:rsidRPr="00280266">
        <w:rPr>
          <w:rFonts w:asciiTheme="minorHAnsi" w:hAnsiTheme="minorHAnsi" w:cstheme="minorHAnsi"/>
        </w:rPr>
        <w:fldChar w:fldCharType="begin"/>
      </w:r>
      <w:r w:rsidRPr="00280266">
        <w:rPr>
          <w:rFonts w:asciiTheme="minorHAnsi" w:hAnsiTheme="minorHAnsi" w:cstheme="minorHAnsi"/>
        </w:rPr>
        <w:instrText xml:space="preserve"> TOC \o "1-3" \h \z \u </w:instrText>
      </w:r>
      <w:r w:rsidRPr="00280266">
        <w:rPr>
          <w:rFonts w:asciiTheme="minorHAnsi" w:hAnsiTheme="minorHAnsi" w:cstheme="minorHAnsi"/>
        </w:rPr>
        <w:fldChar w:fldCharType="separate"/>
      </w:r>
      <w:hyperlink w:anchor="_Toc500585968" w:history="1">
        <w:r w:rsidR="0075315D" w:rsidRPr="00280266">
          <w:rPr>
            <w:rStyle w:val="Hipercze"/>
            <w:rFonts w:asciiTheme="minorHAnsi" w:hAnsiTheme="minorHAnsi" w:cstheme="minorHAnsi"/>
            <w:bCs/>
            <w:noProof/>
            <w:spacing w:val="-1"/>
          </w:rPr>
          <w:t xml:space="preserve">SEKCJA A - </w:t>
        </w:r>
        <w:r w:rsidR="0075315D" w:rsidRPr="00280266">
          <w:rPr>
            <w:rStyle w:val="Hipercze"/>
            <w:rFonts w:asciiTheme="minorHAnsi" w:hAnsiTheme="minorHAnsi" w:cstheme="minorHAnsi"/>
            <w:bCs/>
            <w:noProof/>
            <w:spacing w:val="-2"/>
          </w:rPr>
          <w:t>DANE WNIOSKODAWCY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_Toc500585968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2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69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A - 1 Dane przedsiębiorstwa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_Toc500585969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2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0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A - 2  Życiorys zawodowy wnioskodawcy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_Toc500585970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2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1" w:history="1">
        <w:r w:rsidR="0075315D" w:rsidRPr="00280266">
          <w:rPr>
            <w:rStyle w:val="Hipercze"/>
            <w:rFonts w:asciiTheme="minorHAnsi" w:hAnsiTheme="minorHAnsi" w:cstheme="minorHAnsi"/>
            <w:bCs/>
            <w:noProof/>
            <w:spacing w:val="-1"/>
          </w:rPr>
          <w:t>SEKCJA B - OPIS PLANOWANEGO PRZEDSIĘWZIĘCIA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_Toc500585971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2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2" w:history="1">
        <w:r w:rsidR="0075315D" w:rsidRPr="00280266">
          <w:rPr>
            <w:rStyle w:val="Hipercze"/>
            <w:rFonts w:asciiTheme="minorHAnsi" w:hAnsiTheme="minorHAnsi" w:cstheme="minorHAnsi"/>
            <w:bCs/>
            <w:noProof/>
            <w:spacing w:val="-1"/>
          </w:rPr>
          <w:t>SEKCJA C: PLAN MARKETINGOWY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_Toc500585972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3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3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C - 1 Opis produktu/usługi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_Toc500585973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3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4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C - 2 Charakterystyka rynku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_Toc500585974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3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5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C - 3 Konkurencja na rynku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_Toc500585975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3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6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C - 4 Dystrybucja i promocja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_Toc500585976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4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7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C - 5 Cena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_Toc500585977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4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8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C - 6 Prognoza sprzedaży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_Toc500585978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4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79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C - 7 Przychody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_Toc500585979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5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80" w:history="1">
        <w:r w:rsidR="0075315D" w:rsidRPr="00280266">
          <w:rPr>
            <w:rStyle w:val="Hipercze"/>
            <w:rFonts w:asciiTheme="minorHAnsi" w:hAnsiTheme="minorHAnsi" w:cstheme="minorHAnsi"/>
            <w:bCs/>
            <w:noProof/>
            <w:spacing w:val="-1"/>
          </w:rPr>
          <w:t>SEKCJA  D - PLAN INWESTYCYJNY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_Toc500585980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5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81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D - 1 Opis planowanej inwestycji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_Toc500585981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5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82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D - 2 Aktualne zdolności wytwórcze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_Toc500585982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6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83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D - 3 Informacja o planowanej inwestycji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_Toc500585983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6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84" w:history="1">
        <w:r w:rsidR="0075315D" w:rsidRPr="00280266">
          <w:rPr>
            <w:rStyle w:val="Hipercze"/>
            <w:rFonts w:asciiTheme="minorHAnsi" w:hAnsiTheme="minorHAnsi" w:cstheme="minorHAnsi"/>
            <w:bCs/>
            <w:noProof/>
            <w:spacing w:val="-1"/>
          </w:rPr>
          <w:t>SEKCJA E - SYTUACJA EKONOMICZNO-FINANSOWA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_Toc500585984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7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85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E - 1 Źródła finansowania wkładu własnego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_Toc500585985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7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75315D" w:rsidRPr="00280266" w:rsidRDefault="00AE3BA3">
      <w:pPr>
        <w:pStyle w:val="Spistreci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500585986" w:history="1">
        <w:r w:rsidR="0075315D" w:rsidRPr="00280266">
          <w:rPr>
            <w:rStyle w:val="Hipercze"/>
            <w:rFonts w:asciiTheme="minorHAnsi" w:hAnsiTheme="minorHAnsi" w:cstheme="minorHAnsi"/>
            <w:noProof/>
          </w:rPr>
          <w:t>E - 2 Analiza finansowa</w:t>
        </w:r>
        <w:r w:rsidR="0075315D" w:rsidRPr="00280266">
          <w:rPr>
            <w:rFonts w:asciiTheme="minorHAnsi" w:hAnsiTheme="minorHAnsi" w:cstheme="minorHAnsi"/>
            <w:noProof/>
            <w:webHidden/>
          </w:rPr>
          <w:tab/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begin"/>
        </w:r>
        <w:r w:rsidR="0075315D" w:rsidRPr="00280266">
          <w:rPr>
            <w:rFonts w:asciiTheme="minorHAnsi" w:hAnsiTheme="minorHAnsi" w:cstheme="minorHAnsi"/>
            <w:noProof/>
            <w:webHidden/>
          </w:rPr>
          <w:instrText xml:space="preserve"> PAGEREF _Toc500585986 \h </w:instrText>
        </w:r>
        <w:r w:rsidR="0075315D" w:rsidRPr="00280266">
          <w:rPr>
            <w:rFonts w:asciiTheme="minorHAnsi" w:hAnsiTheme="minorHAnsi" w:cstheme="minorHAnsi"/>
            <w:noProof/>
            <w:webHidden/>
          </w:rPr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separate"/>
        </w:r>
        <w:r w:rsidR="00280266">
          <w:rPr>
            <w:rFonts w:asciiTheme="minorHAnsi" w:hAnsiTheme="minorHAnsi" w:cstheme="minorHAnsi"/>
            <w:noProof/>
            <w:webHidden/>
          </w:rPr>
          <w:t>7</w:t>
        </w:r>
        <w:r w:rsidR="0075315D" w:rsidRPr="00280266">
          <w:rPr>
            <w:rFonts w:asciiTheme="minorHAnsi" w:hAnsiTheme="minorHAnsi" w:cstheme="minorHAnsi"/>
            <w:noProof/>
            <w:webHidden/>
          </w:rPr>
          <w:fldChar w:fldCharType="end"/>
        </w:r>
      </w:hyperlink>
    </w:p>
    <w:p w:rsidR="00B8077E" w:rsidRPr="00280266" w:rsidRDefault="00B8077E" w:rsidP="001649F4">
      <w:pPr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b/>
          <w:bCs/>
          <w:sz w:val="20"/>
          <w:szCs w:val="20"/>
        </w:rPr>
        <w:fldChar w:fldCharType="end"/>
      </w:r>
    </w:p>
    <w:p w:rsidR="00B8077E" w:rsidRPr="00280266" w:rsidRDefault="00B8077E" w:rsidP="001649F4">
      <w:pPr>
        <w:shd w:val="clear" w:color="auto" w:fill="FFFFFF"/>
        <w:tabs>
          <w:tab w:val="left" w:pos="2270"/>
        </w:tabs>
        <w:ind w:left="72"/>
        <w:rPr>
          <w:rFonts w:asciiTheme="minorHAnsi" w:hAnsiTheme="minorHAnsi" w:cstheme="minorHAnsi"/>
          <w:b/>
          <w:bCs/>
          <w:spacing w:val="-1"/>
          <w:sz w:val="20"/>
          <w:szCs w:val="20"/>
        </w:rPr>
      </w:pPr>
      <w:r w:rsidRPr="00280266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C040696" wp14:editId="217D81F5">
            <wp:simplePos x="0" y="0"/>
            <wp:positionH relativeFrom="margin">
              <wp:posOffset>138430</wp:posOffset>
            </wp:positionH>
            <wp:positionV relativeFrom="paragraph">
              <wp:posOffset>9984740</wp:posOffset>
            </wp:positionV>
            <wp:extent cx="7284085" cy="373380"/>
            <wp:effectExtent l="0" t="0" r="0" b="762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408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077E" w:rsidRPr="00280266" w:rsidRDefault="00B8077E" w:rsidP="001649F4">
      <w:pPr>
        <w:shd w:val="clear" w:color="auto" w:fill="FFFFFF"/>
        <w:tabs>
          <w:tab w:val="left" w:pos="2270"/>
        </w:tabs>
        <w:ind w:left="72"/>
        <w:rPr>
          <w:rFonts w:asciiTheme="minorHAnsi" w:hAnsiTheme="minorHAnsi" w:cstheme="minorHAnsi"/>
          <w:b/>
          <w:bCs/>
          <w:spacing w:val="-1"/>
          <w:sz w:val="20"/>
          <w:szCs w:val="20"/>
        </w:rPr>
      </w:pPr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b w:val="0"/>
          <w:bCs/>
          <w:spacing w:val="-1"/>
          <w:sz w:val="20"/>
          <w:szCs w:val="20"/>
        </w:rPr>
        <w:br w:type="page"/>
      </w:r>
      <w:bookmarkStart w:id="1" w:name="_Toc464046569"/>
      <w:bookmarkStart w:id="2" w:name="_Toc500585968"/>
      <w:r w:rsidRPr="00280266">
        <w:rPr>
          <w:rFonts w:asciiTheme="minorHAnsi" w:hAnsiTheme="minorHAnsi" w:cstheme="minorHAnsi"/>
          <w:bCs/>
          <w:spacing w:val="-1"/>
          <w:sz w:val="20"/>
          <w:szCs w:val="20"/>
        </w:rPr>
        <w:lastRenderedPageBreak/>
        <w:t xml:space="preserve">SEKCJA A - </w:t>
      </w:r>
      <w:r w:rsidRPr="00280266">
        <w:rPr>
          <w:rFonts w:asciiTheme="minorHAnsi" w:hAnsiTheme="minorHAnsi" w:cstheme="minorHAnsi"/>
          <w:bCs/>
          <w:spacing w:val="-2"/>
          <w:sz w:val="20"/>
          <w:szCs w:val="20"/>
        </w:rPr>
        <w:t>DANE WNIOSKODAWCY</w:t>
      </w:r>
      <w:bookmarkEnd w:id="1"/>
      <w:bookmarkEnd w:id="2"/>
      <w:r w:rsidRPr="0028026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bCs/>
          <w:spacing w:val="-2"/>
          <w:sz w:val="20"/>
          <w:szCs w:val="20"/>
        </w:rPr>
      </w:pPr>
      <w:bookmarkStart w:id="3" w:name="_Toc500585969"/>
      <w:r w:rsidRPr="00280266">
        <w:rPr>
          <w:rFonts w:asciiTheme="minorHAnsi" w:hAnsiTheme="minorHAnsi" w:cstheme="minorHAnsi"/>
          <w:sz w:val="20"/>
          <w:szCs w:val="20"/>
        </w:rPr>
        <w:t>A - 1 Dane przedsiębiorstwa</w:t>
      </w:r>
      <w:bookmarkEnd w:id="3"/>
    </w:p>
    <w:p w:rsidR="00B8077E" w:rsidRPr="00280266" w:rsidRDefault="00B8077E" w:rsidP="001649F4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63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5239"/>
      </w:tblGrid>
      <w:tr w:rsidR="00B8077E" w:rsidRPr="00280266" w:rsidTr="002B1D17">
        <w:trPr>
          <w:trHeight w:hRule="exact" w:val="602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o podanie następujących danych dotyczących przedsiębiorstwa:</w:t>
            </w:r>
          </w:p>
        </w:tc>
      </w:tr>
      <w:tr w:rsidR="00B8077E" w:rsidRPr="00280266" w:rsidTr="002B1D17">
        <w:trPr>
          <w:trHeight w:hRule="exact" w:val="72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3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Pełna nazwa przedsiębiorstwa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71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3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Adres siedziby przedsiębiorstwa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73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3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Adres do korespondencji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71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3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Numer telefonu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07630C">
        <w:trPr>
          <w:trHeight w:hRule="exact" w:val="5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3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Lokalizacja działalności gospodarczej - proszę o podanie miejsca wykonywania działalności</w:t>
            </w:r>
          </w:p>
          <w:p w:rsidR="00B8077E" w:rsidRPr="00280266" w:rsidRDefault="00B8077E" w:rsidP="001649F4">
            <w:pPr>
              <w:shd w:val="clear" w:color="auto" w:fill="FFFFFF"/>
              <w:snapToGrid w:val="0"/>
              <w:ind w:firstLin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73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3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Nazwa banku, nr rachunku bankowego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1649F4">
      <w:pPr>
        <w:pStyle w:val="Nagwek1"/>
        <w:rPr>
          <w:rFonts w:asciiTheme="minorHAnsi" w:hAnsiTheme="minorHAnsi" w:cstheme="minorHAnsi"/>
          <w:spacing w:val="-2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t xml:space="preserve">    </w:t>
      </w:r>
      <w:r w:rsidRPr="00280266">
        <w:rPr>
          <w:rFonts w:asciiTheme="minorHAnsi" w:hAnsiTheme="minorHAnsi" w:cstheme="minorHAnsi"/>
          <w:sz w:val="20"/>
          <w:szCs w:val="20"/>
        </w:rPr>
        <w:br/>
      </w:r>
      <w:bookmarkStart w:id="4" w:name="_Toc500585970"/>
      <w:r w:rsidRPr="00280266">
        <w:rPr>
          <w:rFonts w:asciiTheme="minorHAnsi" w:hAnsiTheme="minorHAnsi" w:cstheme="minorHAnsi"/>
          <w:sz w:val="20"/>
          <w:szCs w:val="20"/>
        </w:rPr>
        <w:t>A - 2  Życiorys zawodowy wnioskodawcy</w:t>
      </w:r>
      <w:bookmarkEnd w:id="4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B8077E" w:rsidRPr="00280266" w:rsidTr="002B1D17">
        <w:trPr>
          <w:trHeight w:val="695"/>
        </w:trPr>
        <w:tc>
          <w:tcPr>
            <w:tcW w:w="9639" w:type="dxa"/>
            <w:gridSpan w:val="2"/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Pozycja przedsiębiorstwa jest często determinowana kwalifikacjami osób prowadzących firmę.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W poniższej tabeli należy przeanalizować doświadczenie i umiejętności, które posiada wnioskodawca.</w:t>
            </w:r>
          </w:p>
        </w:tc>
      </w:tr>
      <w:tr w:rsidR="00B8077E" w:rsidRPr="00280266" w:rsidTr="002B1D17">
        <w:tc>
          <w:tcPr>
            <w:tcW w:w="4395" w:type="dxa"/>
            <w:vAlign w:val="center"/>
          </w:tcPr>
          <w:p w:rsidR="00B8077E" w:rsidRPr="00280266" w:rsidRDefault="00B8077E" w:rsidP="001649F4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5"/>
              </w:tabs>
              <w:suppressAutoHyphens/>
              <w:autoSpaceDE w:val="0"/>
              <w:ind w:left="425"/>
              <w:jc w:val="bot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Imię i nazwisko</w:t>
            </w:r>
          </w:p>
        </w:tc>
        <w:tc>
          <w:tcPr>
            <w:tcW w:w="5244" w:type="dxa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c>
          <w:tcPr>
            <w:tcW w:w="4395" w:type="dxa"/>
            <w:vAlign w:val="center"/>
          </w:tcPr>
          <w:p w:rsidR="00B8077E" w:rsidRPr="00280266" w:rsidRDefault="00B8077E" w:rsidP="001649F4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5"/>
              </w:tabs>
              <w:suppressAutoHyphens/>
              <w:autoSpaceDE w:val="0"/>
              <w:ind w:left="425"/>
              <w:jc w:val="bot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Data urodzenia</w:t>
            </w:r>
          </w:p>
        </w:tc>
        <w:tc>
          <w:tcPr>
            <w:tcW w:w="5244" w:type="dxa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c>
          <w:tcPr>
            <w:tcW w:w="4395" w:type="dxa"/>
            <w:vAlign w:val="center"/>
          </w:tcPr>
          <w:p w:rsidR="00B8077E" w:rsidRPr="00280266" w:rsidRDefault="00B8077E" w:rsidP="001649F4">
            <w:pPr>
              <w:widowControl w:val="0"/>
              <w:numPr>
                <w:ilvl w:val="0"/>
                <w:numId w:val="2"/>
              </w:numPr>
              <w:tabs>
                <w:tab w:val="left" w:pos="425"/>
              </w:tabs>
              <w:autoSpaceDE w:val="0"/>
              <w:ind w:left="283" w:hanging="218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Wykształcenie (proszę podać wszystkie  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   ukończone przez </w:t>
            </w:r>
            <w:r w:rsidRPr="0028026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wnioskodawcę szkoły, </w:t>
            </w:r>
            <w:r w:rsidRPr="0028026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br/>
              <w:t xml:space="preserve">   podając   również profil/ kierunek/ </w:t>
            </w:r>
            <w:r w:rsidRPr="0028026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br/>
              <w:t xml:space="preserve">  specjalność)</w:t>
            </w:r>
          </w:p>
        </w:tc>
        <w:tc>
          <w:tcPr>
            <w:tcW w:w="5244" w:type="dxa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c>
          <w:tcPr>
            <w:tcW w:w="4395" w:type="dxa"/>
            <w:vAlign w:val="center"/>
          </w:tcPr>
          <w:p w:rsidR="00B8077E" w:rsidRPr="00280266" w:rsidRDefault="00B8077E" w:rsidP="001649F4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5"/>
              </w:tabs>
              <w:suppressAutoHyphens/>
              <w:autoSpaceDE w:val="0"/>
              <w:ind w:left="425" w:right="-422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Inne kwalifikacje i umiejętności przydatne do realizacji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planowanego przedsięwzięcia</w:t>
            </w:r>
          </w:p>
        </w:tc>
        <w:tc>
          <w:tcPr>
            <w:tcW w:w="5244" w:type="dxa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c>
          <w:tcPr>
            <w:tcW w:w="4395" w:type="dxa"/>
            <w:vAlign w:val="center"/>
          </w:tcPr>
          <w:p w:rsidR="00B8077E" w:rsidRPr="00280266" w:rsidRDefault="00B8077E" w:rsidP="001649F4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5"/>
              </w:tabs>
              <w:suppressAutoHyphens/>
              <w:autoSpaceDE w:val="0"/>
              <w:ind w:left="425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Doświadczenie zawodowe (w tym przebyte kursy, szkolenia)</w:t>
            </w:r>
          </w:p>
        </w:tc>
        <w:tc>
          <w:tcPr>
            <w:tcW w:w="5244" w:type="dxa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1649F4">
      <w:pPr>
        <w:widowControl w:val="0"/>
        <w:shd w:val="clear" w:color="auto" w:fill="FFFFFF"/>
        <w:tabs>
          <w:tab w:val="left" w:pos="293"/>
        </w:tabs>
        <w:autoSpaceDE w:val="0"/>
        <w:ind w:left="426"/>
        <w:rPr>
          <w:rFonts w:asciiTheme="minorHAnsi" w:hAnsiTheme="minorHAnsi" w:cstheme="minorHAnsi"/>
          <w:spacing w:val="-1"/>
          <w:sz w:val="20"/>
          <w:szCs w:val="20"/>
        </w:rPr>
      </w:pPr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bCs/>
          <w:spacing w:val="-1"/>
          <w:sz w:val="20"/>
          <w:szCs w:val="20"/>
        </w:rPr>
      </w:pPr>
      <w:bookmarkStart w:id="5" w:name="_Toc464046570"/>
      <w:bookmarkStart w:id="6" w:name="_Toc500585971"/>
      <w:r w:rsidRPr="00280266">
        <w:rPr>
          <w:rFonts w:asciiTheme="minorHAnsi" w:hAnsiTheme="minorHAnsi" w:cstheme="minorHAnsi"/>
          <w:bCs/>
          <w:spacing w:val="-1"/>
          <w:sz w:val="20"/>
          <w:szCs w:val="20"/>
        </w:rPr>
        <w:t>SEKCJA B - OPIS PLANOWANEGO PRZEDSIĘWZIĘCIA</w:t>
      </w:r>
      <w:bookmarkEnd w:id="5"/>
      <w:bookmarkEnd w:id="6"/>
    </w:p>
    <w:p w:rsidR="00B8077E" w:rsidRPr="00280266" w:rsidRDefault="00B8077E" w:rsidP="001649F4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63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5239"/>
      </w:tblGrid>
      <w:tr w:rsidR="00B8077E" w:rsidRPr="00280266" w:rsidTr="002B1D17">
        <w:trPr>
          <w:trHeight w:hRule="exact" w:val="682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określić przedmiot, formę organizacyjno-prawną, formę rozliczeń z urzędem skarbowym oraz opisać planowane przedsięwzięcie</w:t>
            </w:r>
          </w:p>
        </w:tc>
      </w:tr>
      <w:tr w:rsidR="00B8077E" w:rsidRPr="00280266" w:rsidTr="001649F4">
        <w:trPr>
          <w:trHeight w:hRule="exact" w:val="41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4"/>
              </w:numPr>
              <w:shd w:val="clear" w:color="auto" w:fill="FFFFFF"/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Data rozpoczęcia działalności</w:t>
            </w:r>
          </w:p>
          <w:p w:rsidR="00B8077E" w:rsidRPr="00280266" w:rsidRDefault="00B8077E" w:rsidP="001649F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8077E" w:rsidRPr="00280266" w:rsidRDefault="00B8077E" w:rsidP="001649F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8077E" w:rsidRPr="00280266" w:rsidRDefault="00B8077E" w:rsidP="001649F4">
            <w:pPr>
              <w:numPr>
                <w:ilvl w:val="3"/>
                <w:numId w:val="1"/>
              </w:numPr>
              <w:shd w:val="clear" w:color="auto" w:fill="FFFFFF"/>
              <w:tabs>
                <w:tab w:val="clear" w:pos="0"/>
                <w:tab w:val="num" w:pos="360"/>
              </w:tabs>
              <w:suppressAutoHyphens/>
              <w:ind w:left="360" w:hanging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1649F4">
        <w:trPr>
          <w:trHeight w:hRule="exact" w:val="56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4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Rodzaj działalności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(handel, produkcja, usługi)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1649F4">
        <w:trPr>
          <w:trHeight w:hRule="exact" w:val="55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4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Przedmiot i zakres działalności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1649F4">
        <w:trPr>
          <w:trHeight w:hRule="exact" w:val="4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4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Forma organizacyjno-prawna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1649F4">
        <w:trPr>
          <w:trHeight w:hRule="exact" w:val="41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4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Forma rozliczeń z Urzędem Skarbowym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024F0E">
        <w:trPr>
          <w:trHeight w:hRule="exact" w:val="100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4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Charakterystyka planowanego przedsięwzięcia (w tym opis </w:t>
            </w:r>
            <w:r w:rsidRPr="0028026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działalności będącej przedmiotem inicjatywy, motywy założenia </w:t>
            </w: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przedsiębiorstwa </w:t>
            </w: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br/>
              <w:t>i krótkie uzasadnienie wyboru branży).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649F4" w:rsidRPr="00280266" w:rsidRDefault="001649F4" w:rsidP="001649F4">
      <w:pPr>
        <w:pStyle w:val="Nagwek1"/>
        <w:rPr>
          <w:rFonts w:asciiTheme="minorHAnsi" w:hAnsiTheme="minorHAnsi" w:cstheme="minorHAnsi"/>
          <w:bCs/>
          <w:spacing w:val="-1"/>
          <w:sz w:val="20"/>
          <w:szCs w:val="20"/>
        </w:rPr>
      </w:pPr>
      <w:bookmarkStart w:id="7" w:name="_Toc464046572"/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bCs/>
          <w:spacing w:val="-1"/>
          <w:sz w:val="20"/>
          <w:szCs w:val="20"/>
        </w:rPr>
      </w:pPr>
      <w:bookmarkStart w:id="8" w:name="_Toc500585972"/>
      <w:r w:rsidRPr="00280266">
        <w:rPr>
          <w:rFonts w:asciiTheme="minorHAnsi" w:hAnsiTheme="minorHAnsi" w:cstheme="minorHAnsi"/>
          <w:bCs/>
          <w:spacing w:val="-1"/>
          <w:sz w:val="20"/>
          <w:szCs w:val="20"/>
        </w:rPr>
        <w:t>SEKCJA C: PLAN MARKETINGOWY</w:t>
      </w:r>
      <w:bookmarkEnd w:id="7"/>
      <w:bookmarkEnd w:id="8"/>
    </w:p>
    <w:p w:rsidR="001649F4" w:rsidRPr="00280266" w:rsidRDefault="001649F4" w:rsidP="001649F4">
      <w:pPr>
        <w:pStyle w:val="Nagwek1"/>
        <w:rPr>
          <w:rFonts w:asciiTheme="minorHAnsi" w:hAnsiTheme="minorHAnsi" w:cstheme="minorHAnsi"/>
          <w:sz w:val="20"/>
          <w:szCs w:val="20"/>
        </w:rPr>
      </w:pPr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9" w:name="_Toc500585973"/>
      <w:r w:rsidRPr="00280266">
        <w:rPr>
          <w:rFonts w:asciiTheme="minorHAnsi" w:hAnsiTheme="minorHAnsi" w:cstheme="minorHAnsi"/>
          <w:sz w:val="20"/>
          <w:szCs w:val="20"/>
        </w:rPr>
        <w:t>C - 1 Opis produktu/usługi</w:t>
      </w:r>
      <w:bookmarkEnd w:id="9"/>
    </w:p>
    <w:tbl>
      <w:tblPr>
        <w:tblW w:w="92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4982"/>
      </w:tblGrid>
      <w:tr w:rsidR="00B8077E" w:rsidRPr="00280266" w:rsidTr="002B1D17">
        <w:trPr>
          <w:trHeight w:hRule="exact" w:val="824"/>
        </w:trPr>
        <w:tc>
          <w:tcPr>
            <w:tcW w:w="9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Proszę opisać swój produkt/usługę.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Proszę pokazać, w jaki sposób różni się on od produktów konkurencji i na czym polega jego przewaga?</w:t>
            </w:r>
          </w:p>
        </w:tc>
      </w:tr>
      <w:tr w:rsidR="00B8077E" w:rsidRPr="00280266" w:rsidTr="001649F4">
        <w:trPr>
          <w:trHeight w:hRule="exact" w:val="57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5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Proszę opisać produkty/usługi oraz określić dla nich rynek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49F4" w:rsidRPr="00280266" w:rsidRDefault="001649F4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49F4" w:rsidRPr="00280266" w:rsidRDefault="001649F4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49F4" w:rsidRPr="00280266" w:rsidRDefault="001649F4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49F4" w:rsidRPr="00280266" w:rsidRDefault="001649F4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49F4" w:rsidRPr="00280266" w:rsidRDefault="001649F4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49F4" w:rsidRPr="00280266" w:rsidRDefault="001649F4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024F0E">
        <w:trPr>
          <w:trHeight w:hRule="exact" w:val="78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5"/>
              </w:numPr>
              <w:shd w:val="clear" w:color="auto" w:fill="FFFFFF"/>
              <w:snapToGrid w:val="0"/>
              <w:ind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Proszę podać, w jaki sposób produkt różni się od produktów/usług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konkurencji.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Czy jest to nowy produkt na rynku?</w:t>
            </w:r>
          </w:p>
          <w:p w:rsidR="00B8077E" w:rsidRPr="00280266" w:rsidRDefault="00B8077E" w:rsidP="001649F4">
            <w:pPr>
              <w:shd w:val="clear" w:color="auto" w:fill="FFFFFF"/>
              <w:snapToGrid w:val="0"/>
              <w:ind w:right="5" w:hanging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49F4" w:rsidRPr="00280266" w:rsidRDefault="001649F4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1649F4">
        <w:trPr>
          <w:trHeight w:hRule="exact" w:val="82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5"/>
              </w:numPr>
              <w:shd w:val="clear" w:color="auto" w:fill="FFFFFF"/>
              <w:snapToGrid w:val="0"/>
              <w:ind w:right="101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Proszę wskazać zalety produktu/ usługi różnicujące go od innych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istniejących na rynku produktów/usług.</w:t>
            </w:r>
          </w:p>
          <w:p w:rsidR="00B8077E" w:rsidRPr="00280266" w:rsidRDefault="00B8077E" w:rsidP="001649F4">
            <w:pPr>
              <w:shd w:val="clear" w:color="auto" w:fill="FFFFFF"/>
              <w:snapToGrid w:val="0"/>
              <w:ind w:right="10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8077E" w:rsidRPr="00280266" w:rsidRDefault="00B8077E" w:rsidP="001649F4">
            <w:pPr>
              <w:shd w:val="clear" w:color="auto" w:fill="FFFFFF"/>
              <w:snapToGrid w:val="0"/>
              <w:ind w:righ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1649F4">
      <w:pPr>
        <w:rPr>
          <w:rFonts w:asciiTheme="minorHAnsi" w:hAnsiTheme="minorHAnsi" w:cstheme="minorHAnsi"/>
          <w:sz w:val="20"/>
          <w:szCs w:val="20"/>
        </w:rPr>
      </w:pPr>
    </w:p>
    <w:p w:rsidR="001649F4" w:rsidRPr="00280266" w:rsidRDefault="001649F4" w:rsidP="001649F4">
      <w:pPr>
        <w:pStyle w:val="Nagwek1"/>
        <w:ind w:left="0" w:firstLine="0"/>
        <w:rPr>
          <w:rFonts w:asciiTheme="minorHAnsi" w:hAnsiTheme="minorHAnsi" w:cstheme="minorHAnsi"/>
          <w:sz w:val="20"/>
          <w:szCs w:val="20"/>
        </w:rPr>
      </w:pPr>
      <w:bookmarkStart w:id="10" w:name="_Toc500585974"/>
      <w:r w:rsidRPr="00280266">
        <w:rPr>
          <w:rFonts w:asciiTheme="minorHAnsi" w:hAnsiTheme="minorHAnsi" w:cstheme="minorHAnsi"/>
          <w:sz w:val="20"/>
          <w:szCs w:val="20"/>
        </w:rPr>
        <w:t>C - 2 Charakterystyka rynku</w:t>
      </w:r>
      <w:bookmarkEnd w:id="10"/>
    </w:p>
    <w:tbl>
      <w:tblPr>
        <w:tblpPr w:leftFromText="141" w:rightFromText="141" w:vertAnchor="text" w:horzAnchor="margin" w:tblpY="213"/>
        <w:tblW w:w="923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4982"/>
      </w:tblGrid>
      <w:tr w:rsidR="001649F4" w:rsidRPr="00280266" w:rsidTr="002B1D17">
        <w:tc>
          <w:tcPr>
            <w:tcW w:w="9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wypełnić poniższą tabelę podając, gdzie i w jaki sposób będzie prowadzona sprzedaż.</w:t>
            </w:r>
          </w:p>
        </w:tc>
      </w:tr>
      <w:tr w:rsidR="001649F4" w:rsidRPr="00280266" w:rsidTr="002B1D1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numPr>
                <w:ilvl w:val="0"/>
                <w:numId w:val="6"/>
              </w:numPr>
              <w:shd w:val="clear" w:color="auto" w:fill="FFFFFF"/>
              <w:snapToGrid w:val="0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Kim będą nabywcy produktów i usług? Proszę podać szacunkową liczbę potencjalnych klientów (w wymiarze rocznym).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49F4" w:rsidRPr="00280266" w:rsidTr="002B1D1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numPr>
                <w:ilvl w:val="0"/>
                <w:numId w:val="6"/>
              </w:numPr>
              <w:shd w:val="clear" w:color="auto" w:fill="FFFFFF"/>
              <w:snapToGrid w:val="0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Czy  produkty  i  usługi  są  przeznaczone  na  rynek  lokalny, regionalny, krajowy czy eksport?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49F4" w:rsidRPr="00280266" w:rsidTr="002B1D1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numPr>
                <w:ilvl w:val="0"/>
                <w:numId w:val="6"/>
              </w:numPr>
              <w:shd w:val="clear" w:color="auto" w:fill="FFFFFF"/>
              <w:snapToGrid w:val="0"/>
              <w:ind w:left="357" w:right="101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Jakie są oczekiwania i potrzeby nabywców odnośnie produktów i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usługi?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49F4" w:rsidRPr="00280266" w:rsidTr="002B1D1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numPr>
                <w:ilvl w:val="0"/>
                <w:numId w:val="6"/>
              </w:numPr>
              <w:shd w:val="clear" w:color="auto" w:fill="FFFFFF"/>
              <w:snapToGrid w:val="0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Czy popyt na produkt/ usługę będzie ulegał sezonowym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zmianom? Jeśli tak, jak będą minimalizowane skutki tej sezonowości?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49F4" w:rsidRPr="00280266" w:rsidTr="002B1D1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numPr>
                <w:ilvl w:val="0"/>
                <w:numId w:val="6"/>
              </w:numPr>
              <w:shd w:val="clear" w:color="auto" w:fill="FFFFFF"/>
              <w:snapToGrid w:val="0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Jakie mogą być koszty i bariery wejścia przedsiębiorstwa na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rynek?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1649F4">
      <w:pPr>
        <w:shd w:val="clear" w:color="auto" w:fill="FFFFFF"/>
        <w:rPr>
          <w:rFonts w:asciiTheme="minorHAnsi" w:hAnsiTheme="minorHAnsi" w:cstheme="minorHAnsi"/>
          <w:b/>
          <w:bCs/>
          <w:spacing w:val="-2"/>
          <w:sz w:val="20"/>
          <w:szCs w:val="20"/>
        </w:rPr>
      </w:pPr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11" w:name="_Toc500585975"/>
      <w:r w:rsidRPr="00280266">
        <w:rPr>
          <w:rFonts w:asciiTheme="minorHAnsi" w:hAnsiTheme="minorHAnsi" w:cstheme="minorHAnsi"/>
          <w:sz w:val="20"/>
          <w:szCs w:val="20"/>
        </w:rPr>
        <w:t>C - 3 Konkurencja na rynku</w:t>
      </w:r>
      <w:bookmarkEnd w:id="11"/>
    </w:p>
    <w:tbl>
      <w:tblPr>
        <w:tblW w:w="92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20"/>
        <w:gridCol w:w="1699"/>
        <w:gridCol w:w="1915"/>
        <w:gridCol w:w="1838"/>
        <w:gridCol w:w="1863"/>
      </w:tblGrid>
      <w:tr w:rsidR="00B8077E" w:rsidRPr="00280266" w:rsidTr="002B1D17">
        <w:tc>
          <w:tcPr>
            <w:tcW w:w="9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wskazać głównych konkurentów na rynku i zastanowić się, jaka będzie ich reakcja na uruchomienie nowego przedsięwzięcia oraz wprowadzenia produktu/usługi na rynek?</w:t>
            </w:r>
          </w:p>
        </w:tc>
      </w:tr>
      <w:tr w:rsidR="00B8077E" w:rsidRPr="00280266" w:rsidTr="002B1D17">
        <w:tc>
          <w:tcPr>
            <w:tcW w:w="9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2"/>
              </w:numPr>
              <w:shd w:val="clear" w:color="auto" w:fill="FFFFFF"/>
              <w:snapToGrid w:val="0"/>
              <w:ind w:left="244" w:hanging="244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Proszę podać możliwie szczegółowe dane o głównych konkurentach. Proszę dokonać oceny ich produktów/ usług w skali od 1 (ocena najniższa) do 10 (ocena najwyższa) w porównaniu do własnego produktu. Należy wstawić oceny w kolumnach 2, 3, 4 oraz wyliczyć średnią w kolumnie 5. </w:t>
            </w:r>
          </w:p>
        </w:tc>
      </w:tr>
      <w:tr w:rsidR="00B8077E" w:rsidRPr="00280266" w:rsidTr="002B1D17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Jakość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Cena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Reklama / promocja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Średni wynik punktowy</w:t>
            </w:r>
          </w:p>
        </w:tc>
      </w:tr>
      <w:tr w:rsidR="00B8077E" w:rsidRPr="00280266" w:rsidTr="002B1D17">
        <w:trPr>
          <w:trHeight w:val="585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Oferta wnioskodawcy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val="69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Konkurent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val="70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Konkurent N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c>
          <w:tcPr>
            <w:tcW w:w="3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2"/>
              </w:numPr>
              <w:shd w:val="clear" w:color="auto" w:fill="FFFFFF"/>
              <w:snapToGrid w:val="0"/>
              <w:ind w:left="244" w:right="11" w:hanging="244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Proszę opisać potencjalne działania </w:t>
            </w: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swoich konkurentów oraz swoją reakcję na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te działania.</w:t>
            </w:r>
          </w:p>
        </w:tc>
        <w:tc>
          <w:tcPr>
            <w:tcW w:w="5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1649F4">
      <w:pPr>
        <w:shd w:val="clear" w:color="auto" w:fill="FFFFFF"/>
        <w:ind w:left="312"/>
        <w:rPr>
          <w:rFonts w:asciiTheme="minorHAnsi" w:hAnsiTheme="minorHAnsi" w:cstheme="minorHAnsi"/>
          <w:b/>
          <w:bCs/>
          <w:spacing w:val="-2"/>
          <w:sz w:val="20"/>
          <w:szCs w:val="20"/>
        </w:rPr>
      </w:pPr>
    </w:p>
    <w:p w:rsidR="001649F4" w:rsidRPr="00280266" w:rsidRDefault="001649F4" w:rsidP="001649F4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12" w:name="_Toc500585976"/>
      <w:r w:rsidRPr="00280266">
        <w:rPr>
          <w:rFonts w:asciiTheme="minorHAnsi" w:hAnsiTheme="minorHAnsi" w:cstheme="minorHAnsi"/>
          <w:sz w:val="20"/>
          <w:szCs w:val="20"/>
        </w:rPr>
        <w:t>C - 4 Dystrybucja i promocja</w:t>
      </w:r>
      <w:bookmarkEnd w:id="12"/>
    </w:p>
    <w:tbl>
      <w:tblPr>
        <w:tblW w:w="92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86"/>
        <w:gridCol w:w="5549"/>
      </w:tblGrid>
      <w:tr w:rsidR="001649F4" w:rsidRPr="00280266" w:rsidTr="002B1D17">
        <w:trPr>
          <w:trHeight w:hRule="exact" w:val="933"/>
        </w:trPr>
        <w:tc>
          <w:tcPr>
            <w:tcW w:w="92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Proszę opisać w jaki sposób będzie prowadzona sprzedaż i promocja.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Proszę pamiętać, że są różne metody promowania dóbr i usług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i część z nich może być nieodpowiednia dla proponowanego produktu/ usługi.</w:t>
            </w:r>
          </w:p>
        </w:tc>
      </w:tr>
      <w:tr w:rsidR="001649F4" w:rsidRPr="00280266" w:rsidTr="001649F4">
        <w:trPr>
          <w:trHeight w:hRule="exact" w:val="62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numPr>
                <w:ilvl w:val="0"/>
                <w:numId w:val="7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W jaki sposób będzie odbywała się sprzedaż?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49F4" w:rsidRPr="00280266" w:rsidTr="001649F4">
        <w:trPr>
          <w:trHeight w:hRule="exact" w:val="113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numPr>
                <w:ilvl w:val="0"/>
                <w:numId w:val="7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W jaki sposób klienci będą informowani o produktach/ usługach? Proszę opisać formę promocji / reklamy.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49F4" w:rsidRPr="00280266" w:rsidTr="001649F4">
        <w:trPr>
          <w:trHeight w:hRule="exact" w:val="86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numPr>
                <w:ilvl w:val="0"/>
                <w:numId w:val="7"/>
              </w:numPr>
              <w:shd w:val="clear" w:color="auto" w:fill="FFFFFF"/>
              <w:snapToGrid w:val="0"/>
              <w:ind w:right="48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Jakie będą przewidziane formy płatności (przelew, gotówka,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karta)?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649F4" w:rsidRPr="00280266" w:rsidRDefault="001649F4" w:rsidP="001649F4">
      <w:pPr>
        <w:rPr>
          <w:rFonts w:asciiTheme="minorHAnsi" w:hAnsiTheme="minorHAnsi" w:cstheme="minorHAnsi"/>
          <w:sz w:val="20"/>
          <w:szCs w:val="20"/>
        </w:rPr>
      </w:pPr>
    </w:p>
    <w:p w:rsidR="001649F4" w:rsidRPr="00280266" w:rsidRDefault="001649F4" w:rsidP="001649F4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13" w:name="_Toc500585977"/>
      <w:r w:rsidRPr="00280266">
        <w:rPr>
          <w:rFonts w:asciiTheme="minorHAnsi" w:hAnsiTheme="minorHAnsi" w:cstheme="minorHAnsi"/>
          <w:sz w:val="20"/>
          <w:szCs w:val="20"/>
        </w:rPr>
        <w:t>C - 5 Cena</w:t>
      </w:r>
      <w:bookmarkEnd w:id="13"/>
    </w:p>
    <w:tbl>
      <w:tblPr>
        <w:tblW w:w="1512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879"/>
        <w:gridCol w:w="2125"/>
        <w:gridCol w:w="1559"/>
        <w:gridCol w:w="1439"/>
        <w:gridCol w:w="5552"/>
      </w:tblGrid>
      <w:tr w:rsidR="001649F4" w:rsidRPr="00280266" w:rsidTr="002B1D17">
        <w:trPr>
          <w:gridAfter w:val="1"/>
          <w:wAfter w:w="5552" w:type="dxa"/>
          <w:trHeight w:hRule="exact" w:val="817"/>
        </w:trPr>
        <w:tc>
          <w:tcPr>
            <w:tcW w:w="95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opisać zaplanowaną politykę cenową biorąc pod uwagę, że wielkość obrotu będzie od niej uzależniona. (Dane dotyczące poszczególnych lat powinny być tożsame z sekcją C- 6, C-7.)</w:t>
            </w:r>
          </w:p>
        </w:tc>
      </w:tr>
      <w:tr w:rsidR="001649F4" w:rsidRPr="00280266" w:rsidTr="002B1D17">
        <w:trPr>
          <w:gridAfter w:val="1"/>
          <w:wAfter w:w="5552" w:type="dxa"/>
          <w:trHeight w:hRule="exact" w:val="998"/>
        </w:trPr>
        <w:tc>
          <w:tcPr>
            <w:tcW w:w="95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numPr>
                <w:ilvl w:val="0"/>
                <w:numId w:val="8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Proszę wyjaśnić planowany poziom cen. Należy podać informację dotyczącą wszystkich głównych produktów/ usług (dane dla podobnych kategorii oferty można grupować w ramach jednego produktu lub usługi).</w:t>
            </w:r>
          </w:p>
        </w:tc>
      </w:tr>
      <w:tr w:rsidR="001649F4" w:rsidRPr="00280266" w:rsidTr="002B1D17">
        <w:trPr>
          <w:gridAfter w:val="1"/>
          <w:wAfter w:w="5552" w:type="dxa"/>
          <w:trHeight w:hRule="exact" w:val="7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Produkt / usługa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Rok, w którym została</w:t>
            </w:r>
          </w:p>
          <w:p w:rsidR="001649F4" w:rsidRPr="00280266" w:rsidRDefault="001649F4" w:rsidP="002B1D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założona działalność</w:t>
            </w:r>
          </w:p>
          <w:p w:rsidR="001649F4" w:rsidRPr="00280266" w:rsidRDefault="001649F4" w:rsidP="002B1D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gospodarcza (n)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Rok n + 1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Rok n + 2</w:t>
            </w:r>
          </w:p>
        </w:tc>
      </w:tr>
      <w:tr w:rsidR="001649F4" w:rsidRPr="00280266" w:rsidTr="002B1D17">
        <w:trPr>
          <w:gridAfter w:val="1"/>
          <w:wAfter w:w="5552" w:type="dxa"/>
          <w:trHeight w:hRule="exact" w:val="6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numPr>
                <w:ilvl w:val="0"/>
                <w:numId w:val="19"/>
              </w:numPr>
              <w:ind w:left="38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49F4" w:rsidRPr="00280266" w:rsidTr="002B1D17">
        <w:trPr>
          <w:gridAfter w:val="1"/>
          <w:wAfter w:w="5552" w:type="dxa"/>
          <w:trHeight w:hRule="exact" w:val="5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numPr>
                <w:ilvl w:val="0"/>
                <w:numId w:val="19"/>
              </w:numPr>
              <w:ind w:left="38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49F4" w:rsidRPr="00280266" w:rsidTr="002B1D17">
        <w:trPr>
          <w:gridAfter w:val="1"/>
          <w:wAfter w:w="5552" w:type="dxa"/>
          <w:trHeight w:hRule="exact" w:val="7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Etc.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49F4" w:rsidRPr="00280266" w:rsidTr="002B1D17">
        <w:trPr>
          <w:trHeight w:hRule="exact" w:val="691"/>
        </w:trPr>
        <w:tc>
          <w:tcPr>
            <w:tcW w:w="4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numPr>
                <w:ilvl w:val="0"/>
                <w:numId w:val="9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Dlaczego zastosowano ceny określone w pkt. 1?</w:t>
            </w:r>
          </w:p>
        </w:tc>
        <w:tc>
          <w:tcPr>
            <w:tcW w:w="5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52" w:type="dxa"/>
            <w:vAlign w:val="center"/>
          </w:tcPr>
          <w:p w:rsidR="001649F4" w:rsidRPr="00280266" w:rsidRDefault="001649F4" w:rsidP="002B1D1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24F0E" w:rsidRPr="00280266" w:rsidRDefault="00024F0E" w:rsidP="00734070">
      <w:pPr>
        <w:pStyle w:val="Nagwek1"/>
        <w:rPr>
          <w:rFonts w:asciiTheme="minorHAnsi" w:hAnsiTheme="minorHAnsi" w:cstheme="minorHAnsi"/>
          <w:sz w:val="20"/>
          <w:szCs w:val="20"/>
        </w:rPr>
      </w:pPr>
    </w:p>
    <w:p w:rsidR="00B8077E" w:rsidRPr="00280266" w:rsidRDefault="00B8077E" w:rsidP="00734070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14" w:name="_Toc500585978"/>
      <w:r w:rsidRPr="00280266">
        <w:rPr>
          <w:rFonts w:asciiTheme="minorHAnsi" w:hAnsiTheme="minorHAnsi" w:cstheme="minorHAnsi"/>
          <w:sz w:val="20"/>
          <w:szCs w:val="20"/>
        </w:rPr>
        <w:t>C - 6 Prognoza sprzedaży</w:t>
      </w:r>
      <w:bookmarkEnd w:id="14"/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0"/>
        <w:gridCol w:w="7"/>
        <w:gridCol w:w="3544"/>
        <w:gridCol w:w="2126"/>
        <w:gridCol w:w="1560"/>
        <w:gridCol w:w="1417"/>
      </w:tblGrid>
      <w:tr w:rsidR="00B8077E" w:rsidRPr="00280266" w:rsidTr="002B1D17">
        <w:trPr>
          <w:trHeight w:hRule="exact" w:val="1095"/>
        </w:trPr>
        <w:tc>
          <w:tcPr>
            <w:tcW w:w="9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Poniżej należy oszacować wielkość sprzedaży.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Miara ta pozwoli dokonać oceny spodziewanego sukcesu.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(Dane dotyczące poszczególnych lat powinny być tożsame z sekcją C- 5, C-7.)</w:t>
            </w:r>
          </w:p>
        </w:tc>
      </w:tr>
      <w:tr w:rsidR="00B8077E" w:rsidRPr="00280266" w:rsidTr="002B1D17">
        <w:trPr>
          <w:trHeight w:hRule="exact" w:val="841"/>
        </w:trPr>
        <w:tc>
          <w:tcPr>
            <w:tcW w:w="9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podać wielkość sprzedaży (w sztukach, jednostkach, itp.) produktów/usług w kolejnych okresach. Należy uwzględnić wszystkie pozycje oferty wymienione w tabeli C-5.</w:t>
            </w:r>
          </w:p>
        </w:tc>
      </w:tr>
      <w:tr w:rsidR="00B8077E" w:rsidRPr="00280266" w:rsidTr="002B1D17">
        <w:trPr>
          <w:trHeight w:hRule="exact" w:val="99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Produkt/usługa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Rok, w którym została</w:t>
            </w:r>
          </w:p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założona działalność</w:t>
            </w:r>
          </w:p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gospodarcza (n)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Rok n + 1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Rok n + 2</w:t>
            </w:r>
          </w:p>
        </w:tc>
      </w:tr>
      <w:tr w:rsidR="00B8077E" w:rsidRPr="00280266" w:rsidTr="002B1D17">
        <w:trPr>
          <w:trHeight w:hRule="exact" w:val="55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numPr>
                <w:ilvl w:val="0"/>
                <w:numId w:val="18"/>
              </w:numPr>
              <w:ind w:left="38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643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numPr>
                <w:ilvl w:val="0"/>
                <w:numId w:val="18"/>
              </w:numPr>
              <w:ind w:left="38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60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Etc.</w:t>
            </w:r>
          </w:p>
        </w:tc>
        <w:tc>
          <w:tcPr>
            <w:tcW w:w="3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834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uzasadnić, że podane powyżej wielkości są realne.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1649F4">
      <w:pPr>
        <w:rPr>
          <w:rFonts w:asciiTheme="minorHAnsi" w:hAnsiTheme="minorHAnsi" w:cstheme="minorHAnsi"/>
          <w:sz w:val="20"/>
          <w:szCs w:val="20"/>
        </w:rPr>
      </w:pPr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15" w:name="_Toc500585979"/>
      <w:r w:rsidRPr="00280266">
        <w:rPr>
          <w:rFonts w:asciiTheme="minorHAnsi" w:hAnsiTheme="minorHAnsi" w:cstheme="minorHAnsi"/>
          <w:sz w:val="20"/>
          <w:szCs w:val="20"/>
        </w:rPr>
        <w:t>C - 7 Przychody</w:t>
      </w:r>
      <w:bookmarkEnd w:id="15"/>
    </w:p>
    <w:tbl>
      <w:tblPr>
        <w:tblW w:w="928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728"/>
        <w:gridCol w:w="6"/>
        <w:gridCol w:w="1978"/>
        <w:gridCol w:w="6"/>
        <w:gridCol w:w="1554"/>
        <w:gridCol w:w="6"/>
        <w:gridCol w:w="1433"/>
        <w:gridCol w:w="6"/>
      </w:tblGrid>
      <w:tr w:rsidR="00B8077E" w:rsidRPr="00280266" w:rsidTr="002B1D17">
        <w:trPr>
          <w:trHeight w:hRule="exact" w:val="1074"/>
        </w:trPr>
        <w:tc>
          <w:tcPr>
            <w:tcW w:w="9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Poniżej należy określić przewidywane przychody ze sprzedaży podstawowych produktów/ usług. Należy tego dokonać na podstawie danych z tabeli C-5 oraz C-6.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Wartości w tabeli muszą być tożsame z wartościami podanymi w tabeli E-2.</w:t>
            </w:r>
          </w:p>
        </w:tc>
      </w:tr>
      <w:tr w:rsidR="00B8077E" w:rsidRPr="00280266" w:rsidTr="002B1D17">
        <w:trPr>
          <w:gridAfter w:val="1"/>
          <w:wAfter w:w="6" w:type="dxa"/>
          <w:trHeight w:hRule="exact"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l.p. 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Produkt /usługa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Rok, w którym została</w:t>
            </w:r>
          </w:p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założona działalność</w:t>
            </w:r>
          </w:p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gospodarcza (n)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Rok n + 1</w:t>
            </w:r>
          </w:p>
        </w:tc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Rok n + 2</w:t>
            </w:r>
          </w:p>
        </w:tc>
      </w:tr>
      <w:tr w:rsidR="00B8077E" w:rsidRPr="00280266" w:rsidTr="002B1D17">
        <w:trPr>
          <w:gridAfter w:val="1"/>
          <w:wAfter w:w="6" w:type="dxa"/>
          <w:trHeight w:hRule="exact" w:val="5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numPr>
                <w:ilvl w:val="0"/>
                <w:numId w:val="17"/>
              </w:numPr>
              <w:ind w:left="38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gridAfter w:val="1"/>
          <w:wAfter w:w="6" w:type="dxa"/>
          <w:trHeight w:hRule="exact" w:val="5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numPr>
                <w:ilvl w:val="0"/>
                <w:numId w:val="17"/>
              </w:numPr>
              <w:ind w:left="38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gridAfter w:val="1"/>
          <w:wAfter w:w="6" w:type="dxa"/>
          <w:trHeight w:hRule="exact"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Etc.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547"/>
        </w:trPr>
        <w:tc>
          <w:tcPr>
            <w:tcW w:w="4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SUMA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1649F4">
      <w:pPr>
        <w:shd w:val="clear" w:color="auto" w:fill="FFFFFF"/>
        <w:tabs>
          <w:tab w:val="left" w:pos="2304"/>
        </w:tabs>
        <w:rPr>
          <w:rFonts w:asciiTheme="minorHAnsi" w:hAnsiTheme="minorHAnsi" w:cstheme="minorHAnsi"/>
          <w:b/>
          <w:bCs/>
          <w:spacing w:val="-5"/>
          <w:sz w:val="20"/>
          <w:szCs w:val="20"/>
        </w:rPr>
      </w:pPr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bCs/>
          <w:spacing w:val="-1"/>
          <w:sz w:val="20"/>
          <w:szCs w:val="20"/>
        </w:rPr>
      </w:pPr>
      <w:bookmarkStart w:id="16" w:name="_Toc464046573"/>
      <w:bookmarkStart w:id="17" w:name="_Toc500585980"/>
      <w:r w:rsidRPr="00280266">
        <w:rPr>
          <w:rFonts w:asciiTheme="minorHAnsi" w:hAnsiTheme="minorHAnsi" w:cstheme="minorHAnsi"/>
          <w:bCs/>
          <w:spacing w:val="-1"/>
          <w:sz w:val="20"/>
          <w:szCs w:val="20"/>
        </w:rPr>
        <w:t>SEKCJA  D - PLAN INWESTYCYJNY</w:t>
      </w:r>
      <w:bookmarkEnd w:id="16"/>
      <w:bookmarkEnd w:id="17"/>
    </w:p>
    <w:p w:rsidR="00B8077E" w:rsidRPr="00280266" w:rsidRDefault="00B8077E" w:rsidP="001649F4">
      <w:pPr>
        <w:rPr>
          <w:rFonts w:asciiTheme="minorHAnsi" w:hAnsiTheme="minorHAnsi" w:cstheme="minorHAnsi"/>
          <w:b/>
          <w:sz w:val="20"/>
          <w:szCs w:val="20"/>
        </w:rPr>
      </w:pPr>
    </w:p>
    <w:p w:rsidR="00B8077E" w:rsidRPr="00280266" w:rsidRDefault="00B8077E" w:rsidP="00D442C2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18" w:name="_Toc500585981"/>
      <w:r w:rsidRPr="00280266">
        <w:rPr>
          <w:rFonts w:asciiTheme="minorHAnsi" w:hAnsiTheme="minorHAnsi" w:cstheme="minorHAnsi"/>
          <w:sz w:val="20"/>
          <w:szCs w:val="20"/>
        </w:rPr>
        <w:t>D - 1 Opis planowanej inwestycji</w:t>
      </w:r>
      <w:bookmarkEnd w:id="18"/>
    </w:p>
    <w:tbl>
      <w:tblPr>
        <w:tblW w:w="106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2345"/>
        <w:gridCol w:w="2050"/>
        <w:gridCol w:w="2006"/>
        <w:gridCol w:w="1439"/>
      </w:tblGrid>
      <w:tr w:rsidR="00B8077E" w:rsidRPr="00280266" w:rsidTr="002B1D17">
        <w:trPr>
          <w:gridAfter w:val="1"/>
          <w:wAfter w:w="1439" w:type="dxa"/>
          <w:trHeight w:hRule="exact" w:val="849"/>
        </w:trPr>
        <w:tc>
          <w:tcPr>
            <w:tcW w:w="9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Należy przedstawić zakres planowanej inwestycji (np. zakup maszyn i urządzeń, itp.).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W pkt 1-2 należy odnieść się do całokształtu działań, a w pkt 3 jedynie do kosztów kwalifikowanych.</w:t>
            </w:r>
          </w:p>
        </w:tc>
      </w:tr>
      <w:tr w:rsidR="00B8077E" w:rsidRPr="00280266" w:rsidTr="002B1D17">
        <w:trPr>
          <w:gridAfter w:val="1"/>
          <w:wAfter w:w="1439" w:type="dxa"/>
          <w:trHeight w:hRule="exact" w:val="62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0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uzasadnić inwestycję.</w:t>
            </w:r>
          </w:p>
        </w:tc>
        <w:tc>
          <w:tcPr>
            <w:tcW w:w="6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gridAfter w:val="1"/>
          <w:wAfter w:w="1439" w:type="dxa"/>
          <w:trHeight w:hRule="exact" w:val="686"/>
        </w:trPr>
        <w:tc>
          <w:tcPr>
            <w:tcW w:w="9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0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Proszę wskazać zakres inwestycji (należy wymienić planowane działania wraz z uzasadnieniem,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wskazując </w:t>
            </w:r>
            <w:r w:rsidRPr="002802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wszystkie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planowane nakłady).</w:t>
            </w:r>
          </w:p>
        </w:tc>
      </w:tr>
      <w:tr w:rsidR="00B8077E" w:rsidRPr="00280266" w:rsidTr="002B1D17">
        <w:trPr>
          <w:gridAfter w:val="1"/>
          <w:wAfter w:w="1439" w:type="dxa"/>
          <w:trHeight w:hRule="exact" w:val="5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Rodzaj działania / kosztów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Uzasadnienie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Koszty (PLN)</w:t>
            </w:r>
          </w:p>
        </w:tc>
      </w:tr>
      <w:tr w:rsidR="00B8077E" w:rsidRPr="00280266" w:rsidTr="002B1D17">
        <w:trPr>
          <w:trHeight w:hRule="exact" w:val="61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5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56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Etc.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gridAfter w:val="1"/>
          <w:wAfter w:w="1439" w:type="dxa"/>
          <w:trHeight w:hRule="exact" w:val="559"/>
        </w:trPr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RAZEM (PLN)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gridAfter w:val="1"/>
          <w:wAfter w:w="1439" w:type="dxa"/>
          <w:trHeight w:hRule="exact" w:val="547"/>
        </w:trPr>
        <w:tc>
          <w:tcPr>
            <w:tcW w:w="9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0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Proszę wymienić jedynie </w:t>
            </w:r>
            <w:r w:rsidRPr="002802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koszty kwalifikowalne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w ramach działań do zrealizowania.</w:t>
            </w:r>
          </w:p>
        </w:tc>
      </w:tr>
      <w:tr w:rsidR="00B8077E" w:rsidRPr="00280266" w:rsidTr="002B1D17">
        <w:trPr>
          <w:gridAfter w:val="1"/>
          <w:wAfter w:w="1439" w:type="dxa"/>
          <w:trHeight w:hRule="exact" w:val="5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Rodzaj działania / kosztów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Uzasadnienie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Koszty (PLN)</w:t>
            </w:r>
          </w:p>
        </w:tc>
      </w:tr>
      <w:tr w:rsidR="00B8077E" w:rsidRPr="00280266" w:rsidTr="002B1D17">
        <w:trPr>
          <w:gridAfter w:val="1"/>
          <w:wAfter w:w="1439" w:type="dxa"/>
          <w:trHeight w:hRule="exact" w:val="56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gridAfter w:val="1"/>
          <w:wAfter w:w="1439" w:type="dxa"/>
          <w:trHeight w:hRule="exact" w:val="56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gridAfter w:val="1"/>
          <w:wAfter w:w="1439" w:type="dxa"/>
          <w:trHeight w:hRule="exact" w:val="57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Etc.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gridAfter w:val="1"/>
          <w:wAfter w:w="1439" w:type="dxa"/>
          <w:trHeight w:hRule="exact" w:val="565"/>
        </w:trPr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RAZEM (PLN)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80266">
        <w:trPr>
          <w:gridAfter w:val="1"/>
          <w:wAfter w:w="1439" w:type="dxa"/>
          <w:trHeight w:hRule="exact" w:val="716"/>
        </w:trPr>
        <w:tc>
          <w:tcPr>
            <w:tcW w:w="5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0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wskazać planowany termin, w którym nastąpi pełne wykorzystanie środków na rozpoczęcie działalności.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1649F4">
      <w:pPr>
        <w:pStyle w:val="Nagwek2"/>
        <w:spacing w:before="0" w:after="0"/>
        <w:rPr>
          <w:rFonts w:asciiTheme="minorHAnsi" w:hAnsiTheme="minorHAnsi" w:cstheme="minorHAnsi"/>
          <w:b w:val="0"/>
          <w:bCs w:val="0"/>
          <w:spacing w:val="-1"/>
          <w:sz w:val="20"/>
          <w:szCs w:val="20"/>
        </w:rPr>
      </w:pPr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b w:val="0"/>
          <w:bCs/>
          <w:spacing w:val="-1"/>
          <w:sz w:val="20"/>
          <w:szCs w:val="20"/>
        </w:rPr>
      </w:pPr>
      <w:bookmarkStart w:id="19" w:name="_Toc500585982"/>
      <w:r w:rsidRPr="00280266">
        <w:rPr>
          <w:rFonts w:asciiTheme="minorHAnsi" w:hAnsiTheme="minorHAnsi" w:cstheme="minorHAnsi"/>
          <w:sz w:val="20"/>
          <w:szCs w:val="20"/>
        </w:rPr>
        <w:t>D - 2 Aktualne zdolności wytwórcze</w:t>
      </w:r>
      <w:bookmarkEnd w:id="19"/>
    </w:p>
    <w:tbl>
      <w:tblPr>
        <w:tblpPr w:leftFromText="141" w:rightFromText="141" w:vertAnchor="text" w:horzAnchor="margin" w:tblpY="89"/>
        <w:tblW w:w="923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68"/>
        <w:gridCol w:w="2409"/>
        <w:gridCol w:w="1276"/>
        <w:gridCol w:w="1682"/>
      </w:tblGrid>
      <w:tr w:rsidR="00B8077E" w:rsidRPr="00280266" w:rsidTr="002B1D17">
        <w:trPr>
          <w:trHeight w:hRule="exact" w:val="975"/>
        </w:trPr>
        <w:tc>
          <w:tcPr>
            <w:tcW w:w="92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Aby posiadać ofertę produktów lub usług, niezbędne są środki produkcji,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np. maszyny, urządzenia, zaplecze materiałowe oraz pomieszczenia.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Proszę wymienić aktualny zakres dostępu do takich środków.</w:t>
            </w:r>
          </w:p>
        </w:tc>
      </w:tr>
      <w:tr w:rsidR="00B8077E" w:rsidRPr="00280266" w:rsidTr="00280266">
        <w:trPr>
          <w:trHeight w:hRule="exact" w:val="131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Czy  wnioskodawca   posiada   niezbędne pomieszczenia?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br/>
              <w:t>Czy należy zwiększyć ich powierzchnię lub dostosować je do planowanej działalności?</w:t>
            </w:r>
          </w:p>
        </w:tc>
        <w:tc>
          <w:tcPr>
            <w:tcW w:w="5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80266">
        <w:trPr>
          <w:trHeight w:hRule="exact" w:val="7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   opisać    ww.     pomieszczenia (wielkość powierzchni, lokalizacja, warunki, itp.).</w:t>
            </w:r>
          </w:p>
        </w:tc>
        <w:tc>
          <w:tcPr>
            <w:tcW w:w="5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80266">
        <w:trPr>
          <w:trHeight w:hRule="exact" w:val="672"/>
        </w:trPr>
        <w:tc>
          <w:tcPr>
            <w:tcW w:w="38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Proszę określić zasoby techniczne.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Rodzaj maszyny/ urządzenia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077E" w:rsidRPr="00280266" w:rsidRDefault="00B8077E" w:rsidP="001649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Szacunkowa wartość</w:t>
            </w:r>
          </w:p>
        </w:tc>
      </w:tr>
      <w:tr w:rsidR="00B8077E" w:rsidRPr="00280266" w:rsidTr="002B1D17">
        <w:trPr>
          <w:trHeight w:hRule="exact" w:val="572"/>
        </w:trPr>
        <w:tc>
          <w:tcPr>
            <w:tcW w:w="386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B1D17">
        <w:trPr>
          <w:trHeight w:hRule="exact" w:val="567"/>
        </w:trPr>
        <w:tc>
          <w:tcPr>
            <w:tcW w:w="38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280266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280266">
        <w:rPr>
          <w:rFonts w:asciiTheme="minorHAnsi" w:hAnsiTheme="minorHAnsi" w:cstheme="minorHAnsi"/>
          <w:sz w:val="20"/>
          <w:szCs w:val="20"/>
        </w:rPr>
        <w:br/>
      </w:r>
      <w:bookmarkStart w:id="20" w:name="_Toc500585983"/>
      <w:r w:rsidRPr="00280266">
        <w:rPr>
          <w:rFonts w:asciiTheme="minorHAnsi" w:hAnsiTheme="minorHAnsi" w:cstheme="minorHAnsi"/>
          <w:sz w:val="20"/>
          <w:szCs w:val="20"/>
        </w:rPr>
        <w:t>D - 3 Informacja o planowanej inwestycji</w:t>
      </w:r>
      <w:bookmarkEnd w:id="20"/>
    </w:p>
    <w:tbl>
      <w:tblPr>
        <w:tblpPr w:leftFromText="141" w:rightFromText="141" w:vertAnchor="text" w:horzAnchor="margin" w:tblpY="52"/>
        <w:tblW w:w="92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68"/>
        <w:gridCol w:w="5368"/>
      </w:tblGrid>
      <w:tr w:rsidR="00B8077E" w:rsidRPr="00280266" w:rsidTr="002B1D17">
        <w:trPr>
          <w:trHeight w:hRule="exact" w:val="1006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1"/>
              </w:numPr>
              <w:shd w:val="clear" w:color="auto" w:fill="FFFFFF"/>
              <w:snapToGrid w:val="0"/>
              <w:ind w:left="357" w:right="62" w:hanging="357"/>
              <w:rPr>
                <w:rFonts w:asciiTheme="minorHAnsi" w:hAnsiTheme="minorHAnsi" w:cstheme="minorHAnsi"/>
                <w:spacing w:val="-1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Jak będzie wyglądał proces techniczny produkcji lub oferowania usług w przypadku planowanej inwestycji?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077E" w:rsidRPr="00280266" w:rsidTr="00280266">
        <w:trPr>
          <w:trHeight w:hRule="exact" w:val="1005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numPr>
                <w:ilvl w:val="0"/>
                <w:numId w:val="11"/>
              </w:num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 xml:space="preserve">Proszę podać specyfikację techniczną planowanych </w:t>
            </w:r>
            <w:r w:rsidRPr="00280266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maszyn i urządzeń oraz uzasadnić, że jest ona </w:t>
            </w: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adekwatna do wymagań przedsięwzięcia.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077E" w:rsidRPr="00280266" w:rsidRDefault="00B8077E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B27D1" w:rsidRPr="00280266" w:rsidRDefault="00B8077E" w:rsidP="00280266">
      <w:pPr>
        <w:pStyle w:val="Nagwek1"/>
        <w:rPr>
          <w:rFonts w:asciiTheme="minorHAnsi" w:hAnsiTheme="minorHAnsi" w:cstheme="minorHAnsi"/>
          <w:bCs/>
          <w:spacing w:val="-1"/>
          <w:sz w:val="20"/>
          <w:szCs w:val="20"/>
        </w:rPr>
      </w:pPr>
      <w:bookmarkStart w:id="21" w:name="_Toc464046574"/>
      <w:bookmarkStart w:id="22" w:name="_Toc500585984"/>
      <w:r w:rsidRPr="00280266">
        <w:rPr>
          <w:rFonts w:asciiTheme="minorHAnsi" w:hAnsiTheme="minorHAnsi" w:cstheme="minorHAnsi"/>
          <w:bCs/>
          <w:spacing w:val="-1"/>
          <w:sz w:val="20"/>
          <w:szCs w:val="20"/>
        </w:rPr>
        <w:lastRenderedPageBreak/>
        <w:t>SEKCJA E - SYTUACJA EKONOMICZNO-FINANSOWA</w:t>
      </w:r>
      <w:bookmarkEnd w:id="21"/>
      <w:bookmarkEnd w:id="22"/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23" w:name="_Toc500585985"/>
      <w:r w:rsidRPr="00280266">
        <w:rPr>
          <w:rFonts w:asciiTheme="minorHAnsi" w:hAnsiTheme="minorHAnsi" w:cstheme="minorHAnsi"/>
          <w:sz w:val="20"/>
          <w:szCs w:val="20"/>
        </w:rPr>
        <w:t>E - 1 Źródła finansowania wkładu własnego</w:t>
      </w:r>
      <w:bookmarkEnd w:id="23"/>
      <w:r w:rsidRPr="00280266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538"/>
        <w:gridCol w:w="3402"/>
        <w:gridCol w:w="1694"/>
      </w:tblGrid>
      <w:tr w:rsidR="00B571D2" w:rsidRPr="00280266" w:rsidTr="00B571D2">
        <w:tc>
          <w:tcPr>
            <w:tcW w:w="3538" w:type="dxa"/>
            <w:vMerge w:val="restart"/>
          </w:tcPr>
          <w:p w:rsidR="00B571D2" w:rsidRPr="00280266" w:rsidRDefault="00B571D2" w:rsidP="00B571D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Źródło pozyskania środków</w:t>
            </w:r>
          </w:p>
        </w:tc>
        <w:tc>
          <w:tcPr>
            <w:tcW w:w="5096" w:type="dxa"/>
            <w:gridSpan w:val="2"/>
          </w:tcPr>
          <w:p w:rsidR="00B571D2" w:rsidRPr="00280266" w:rsidRDefault="00B571D2" w:rsidP="00B571D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Wartość pozyskanych środków</w:t>
            </w:r>
          </w:p>
        </w:tc>
      </w:tr>
      <w:tr w:rsidR="00B571D2" w:rsidRPr="00280266" w:rsidTr="00B571D2">
        <w:tc>
          <w:tcPr>
            <w:tcW w:w="3538" w:type="dxa"/>
            <w:vMerge/>
          </w:tcPr>
          <w:p w:rsidR="00B571D2" w:rsidRPr="00280266" w:rsidRDefault="00B571D2" w:rsidP="00B571D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B571D2" w:rsidRPr="00280266" w:rsidRDefault="00B571D2" w:rsidP="00B571D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PLN</w:t>
            </w:r>
          </w:p>
        </w:tc>
        <w:tc>
          <w:tcPr>
            <w:tcW w:w="1694" w:type="dxa"/>
          </w:tcPr>
          <w:p w:rsidR="00B571D2" w:rsidRPr="00280266" w:rsidRDefault="00B571D2" w:rsidP="00B571D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B571D2" w:rsidRPr="00280266" w:rsidTr="00B571D2">
        <w:tc>
          <w:tcPr>
            <w:tcW w:w="3538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Jednorazowa dotacja inwestycyjna</w:t>
            </w:r>
          </w:p>
        </w:tc>
        <w:tc>
          <w:tcPr>
            <w:tcW w:w="3402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4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1D2" w:rsidRPr="00280266" w:rsidTr="00B571D2">
        <w:tc>
          <w:tcPr>
            <w:tcW w:w="3538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Wkład własny ogółem, w tym:</w:t>
            </w:r>
          </w:p>
        </w:tc>
        <w:tc>
          <w:tcPr>
            <w:tcW w:w="3402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4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1D2" w:rsidRPr="00280266" w:rsidTr="00B571D2">
        <w:tc>
          <w:tcPr>
            <w:tcW w:w="3538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Kredyt/pożyczka</w:t>
            </w:r>
          </w:p>
        </w:tc>
        <w:tc>
          <w:tcPr>
            <w:tcW w:w="3402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4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1D2" w:rsidRPr="00280266" w:rsidTr="00B571D2">
        <w:tc>
          <w:tcPr>
            <w:tcW w:w="3538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Środki własne</w:t>
            </w:r>
          </w:p>
        </w:tc>
        <w:tc>
          <w:tcPr>
            <w:tcW w:w="3402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4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1D2" w:rsidRPr="00280266" w:rsidTr="00B571D2">
        <w:tc>
          <w:tcPr>
            <w:tcW w:w="3538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Inne środki (jakie?) ………………………………............</w:t>
            </w:r>
          </w:p>
        </w:tc>
        <w:tc>
          <w:tcPr>
            <w:tcW w:w="3402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4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1D2" w:rsidRPr="00280266" w:rsidTr="00B571D2">
        <w:tc>
          <w:tcPr>
            <w:tcW w:w="3538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sz w:val="20"/>
                <w:szCs w:val="20"/>
              </w:rPr>
              <w:t>Wartość pozyskanych środków ogółem</w:t>
            </w:r>
          </w:p>
        </w:tc>
        <w:tc>
          <w:tcPr>
            <w:tcW w:w="3402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4" w:type="dxa"/>
          </w:tcPr>
          <w:p w:rsidR="00B571D2" w:rsidRPr="00280266" w:rsidRDefault="00B571D2" w:rsidP="001649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8077E" w:rsidRPr="00280266" w:rsidRDefault="00B8077E" w:rsidP="001649F4">
      <w:pPr>
        <w:ind w:left="426" w:hanging="426"/>
        <w:rPr>
          <w:rFonts w:asciiTheme="minorHAnsi" w:hAnsiTheme="minorHAnsi" w:cstheme="minorHAnsi"/>
          <w:b/>
          <w:sz w:val="20"/>
          <w:szCs w:val="20"/>
        </w:rPr>
      </w:pPr>
    </w:p>
    <w:p w:rsidR="00B8077E" w:rsidRPr="00280266" w:rsidRDefault="00B8077E" w:rsidP="001649F4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24" w:name="_Toc500585986"/>
      <w:r w:rsidRPr="00280266">
        <w:rPr>
          <w:rFonts w:asciiTheme="minorHAnsi" w:hAnsiTheme="minorHAnsi" w:cstheme="minorHAnsi"/>
          <w:sz w:val="20"/>
          <w:szCs w:val="20"/>
        </w:rPr>
        <w:t>E - 2 Analiza finansowa</w:t>
      </w:r>
      <w:bookmarkEnd w:id="24"/>
    </w:p>
    <w:p w:rsidR="00655AAE" w:rsidRPr="00280266" w:rsidRDefault="00655AAE" w:rsidP="00655AAE">
      <w:pPr>
        <w:shd w:val="clear" w:color="auto" w:fill="FFFFFF"/>
        <w:tabs>
          <w:tab w:val="left" w:pos="2275"/>
        </w:tabs>
        <w:ind w:left="77"/>
        <w:rPr>
          <w:rFonts w:asciiTheme="minorHAnsi" w:hAnsiTheme="minorHAnsi" w:cstheme="minorHAnsi"/>
          <w:b/>
          <w:sz w:val="20"/>
          <w:szCs w:val="20"/>
        </w:rPr>
      </w:pPr>
      <w:r w:rsidRPr="00280266">
        <w:rPr>
          <w:rFonts w:asciiTheme="minorHAnsi" w:hAnsiTheme="minorHAnsi" w:cstheme="minorHAnsi"/>
          <w:b/>
          <w:sz w:val="20"/>
          <w:szCs w:val="20"/>
        </w:rPr>
        <w:t>Uproszczony bilans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078"/>
        <w:gridCol w:w="1750"/>
        <w:gridCol w:w="1984"/>
      </w:tblGrid>
      <w:tr w:rsidR="00655AAE" w:rsidRPr="00280266" w:rsidTr="002B1D17">
        <w:trPr>
          <w:trHeight w:val="979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Aktywa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Okres w którym została założona działalność gospodarcza (n)               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Okres n +1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Okres n +2                         </w:t>
            </w:r>
          </w:p>
        </w:tc>
      </w:tr>
      <w:tr w:rsidR="00655AAE" w:rsidRPr="00280266" w:rsidTr="00655AAE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MAJĄTEK TRWAŁY (A do G):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A/wartości niematerialne i prawne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B/ grunty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C/ budynki i budowle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D/ maszyny i urządzenia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E/ inwestycje rozpoczęte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F/ długoterminowe papiery wartościowe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6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G/ pozostały majątek trwały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1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MAJĄTEK OBROTOWY (H do K):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H/ należności i roszczenia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4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I/zapasy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1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J/środki pieniężne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33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K/ pozostały majątek obrotowy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48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AKTYWA RAZEM (MAJĄTEK TRWAŁY I OBROTOWY)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55AAE" w:rsidRPr="00280266" w:rsidTr="002B1D17">
        <w:trPr>
          <w:trHeight w:val="135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Pasywa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Okres w którym została założona działalność gospodarcza (n)              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Okres n +1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Okres n +2                         </w:t>
            </w:r>
          </w:p>
        </w:tc>
      </w:tr>
      <w:tr w:rsidR="00655AAE" w:rsidRPr="00280266" w:rsidTr="00655AAE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PASYWA DŁUGOTERMINOWE (L do N)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L/fundusze własne/zysk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48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M/   zobowiązania    długoterminowe    (bez    kredytów    i pożyczek)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N/ kredyty i pożyczki długoterminowe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PASYWA KRÓTKOTERMINOWE (O do R)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48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O/ zobowiązania krótkoterminowe (bez kredytów i pożyczek)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P/ kredyty i pożyczki krótkoterminowe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R/ pozostałe pasywa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655AAE">
        <w:trPr>
          <w:trHeight w:val="49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lastRenderedPageBreak/>
              <w:t>PASYWA RAZEM (DŁUGO-I KRÓTKOTERMINOWE):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:rsidR="00655AAE" w:rsidRPr="00280266" w:rsidRDefault="00655AAE" w:rsidP="00655AAE">
      <w:pPr>
        <w:shd w:val="clear" w:color="auto" w:fill="FFFFFF"/>
        <w:tabs>
          <w:tab w:val="left" w:pos="2275"/>
        </w:tabs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899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2207"/>
        <w:gridCol w:w="1985"/>
        <w:gridCol w:w="1678"/>
      </w:tblGrid>
      <w:tr w:rsidR="00655AAE" w:rsidRPr="00280266" w:rsidTr="00280266">
        <w:trPr>
          <w:trHeight w:val="2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sz w:val="20"/>
                <w:szCs w:val="20"/>
              </w:rPr>
              <w:t>Rachunek zysków i strat</w:t>
            </w:r>
          </w:p>
        </w:tc>
      </w:tr>
      <w:tr w:rsidR="00655AAE" w:rsidRPr="00280266" w:rsidTr="00280266">
        <w:trPr>
          <w:trHeight w:val="255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Rachunek ten dostarcza informacji, jak dochodowe jest przedsiębiorstwo. Należy przedstawić rzetelne dane</w:t>
            </w:r>
          </w:p>
        </w:tc>
      </w:tr>
      <w:tr w:rsidR="00655AAE" w:rsidRPr="00280266" w:rsidTr="00280266">
        <w:trPr>
          <w:trHeight w:val="103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Pozycja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Okres w którym została założona działalność gospodarcza (n)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Okres n </w:t>
            </w: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+1                  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Okres n </w:t>
            </w: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+2                        </w:t>
            </w: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PRZYCHODY (brutto)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1.1. z działalności handlowej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1.2. z działalności produkcyjnej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1.3. z działalności usługowej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1.4. spłaty należności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1.5. inne/dotacja + wsparcie pomostowe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1. RAZEM PRZYCHODY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KOSZTY (brutto)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 zakupy towarów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2.2 zakupy surowców/ materiałów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2.3 wynagrodzenie pracowników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2.4 narzuty na wynagrodzenia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2.5 czynsz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 transport/paliwo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2.7 energia, co, gaz, woda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2.8 usługi obce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2.9 podatki lokalne / VAT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2.10 reklama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2.11 ubezpieczenia rzeczowe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2.12 k</w:t>
            </w:r>
            <w:r w:rsidR="001D63FD"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oszty administracyjne i telekomunikacyjne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2.13 leasing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2.14 inne koszty (ubezpieczenie OC)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2.15 odsetki od kredytów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2.16 amortyzacja + zakup wyposażenia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2. RAZEM KOSZTY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Zmiany stanu produktów (+/-)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4. KOSZTY UZYSKANIA PRZYCHODÓW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5. ZUS właściciela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 ZYSK BRUTTO (1-4-5)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 PODATEK DOCHODOWY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5AAE" w:rsidRPr="00280266" w:rsidTr="00280266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5AAE" w:rsidRPr="00280266" w:rsidRDefault="00655AAE" w:rsidP="00655AA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802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 ZYSK NETTO (6-7)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5AAE" w:rsidRPr="00280266" w:rsidRDefault="00655AAE" w:rsidP="00655AA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55AAE" w:rsidRDefault="00655AAE" w:rsidP="00655AAE">
      <w:pPr>
        <w:shd w:val="clear" w:color="auto" w:fill="FFFFFF"/>
        <w:rPr>
          <w:rFonts w:asciiTheme="minorHAnsi" w:hAnsiTheme="minorHAnsi" w:cstheme="minorHAnsi"/>
          <w:bCs/>
          <w:spacing w:val="-2"/>
          <w:sz w:val="20"/>
          <w:szCs w:val="20"/>
        </w:rPr>
      </w:pPr>
      <w:r w:rsidRPr="00280266">
        <w:rPr>
          <w:rFonts w:asciiTheme="minorHAnsi" w:hAnsiTheme="minorHAnsi" w:cstheme="minorHAnsi"/>
          <w:bCs/>
          <w:spacing w:val="-2"/>
          <w:sz w:val="20"/>
          <w:szCs w:val="20"/>
        </w:rPr>
        <w:t xml:space="preserve">                                                                           </w:t>
      </w:r>
    </w:p>
    <w:p w:rsidR="00280266" w:rsidRPr="00280266" w:rsidRDefault="00280266" w:rsidP="00655AAE">
      <w:pPr>
        <w:shd w:val="clear" w:color="auto" w:fill="FFFFFF"/>
        <w:rPr>
          <w:rFonts w:asciiTheme="minorHAnsi" w:hAnsiTheme="minorHAnsi" w:cstheme="minorHAnsi"/>
          <w:bCs/>
          <w:spacing w:val="-2"/>
          <w:sz w:val="20"/>
          <w:szCs w:val="20"/>
        </w:rPr>
      </w:pPr>
    </w:p>
    <w:p w:rsidR="00655AAE" w:rsidRPr="00280266" w:rsidRDefault="00024F0E" w:rsidP="00024F0E">
      <w:pPr>
        <w:shd w:val="clear" w:color="auto" w:fill="FFFFFF"/>
        <w:ind w:left="3686"/>
        <w:jc w:val="center"/>
        <w:rPr>
          <w:rFonts w:asciiTheme="minorHAnsi" w:hAnsiTheme="minorHAnsi" w:cstheme="minorHAnsi"/>
          <w:bCs/>
          <w:spacing w:val="-2"/>
          <w:sz w:val="20"/>
          <w:szCs w:val="20"/>
        </w:rPr>
      </w:pPr>
      <w:r w:rsidRPr="00280266">
        <w:rPr>
          <w:rFonts w:asciiTheme="minorHAnsi" w:hAnsiTheme="minorHAnsi" w:cstheme="minorHAnsi"/>
          <w:bCs/>
          <w:spacing w:val="-2"/>
          <w:sz w:val="20"/>
          <w:szCs w:val="20"/>
        </w:rPr>
        <w:t>……………………………………………………</w:t>
      </w:r>
    </w:p>
    <w:p w:rsidR="00B8077E" w:rsidRPr="00280266" w:rsidRDefault="00655AAE" w:rsidP="00024F0E">
      <w:pPr>
        <w:shd w:val="clear" w:color="auto" w:fill="FFFFFF"/>
        <w:tabs>
          <w:tab w:val="left" w:pos="7714"/>
        </w:tabs>
        <w:ind w:left="3686"/>
        <w:jc w:val="center"/>
        <w:rPr>
          <w:rFonts w:asciiTheme="minorHAnsi" w:hAnsiTheme="minorHAnsi" w:cstheme="minorHAnsi"/>
          <w:bCs/>
          <w:spacing w:val="-2"/>
          <w:sz w:val="20"/>
          <w:szCs w:val="20"/>
        </w:rPr>
      </w:pPr>
      <w:r w:rsidRPr="00280266">
        <w:rPr>
          <w:rFonts w:asciiTheme="minorHAnsi" w:hAnsiTheme="minorHAnsi" w:cstheme="minorHAnsi"/>
          <w:b/>
          <w:bCs/>
          <w:spacing w:val="-2"/>
          <w:sz w:val="20"/>
          <w:szCs w:val="20"/>
        </w:rPr>
        <w:t>data i  podpis Wnioskodawc</w:t>
      </w:r>
      <w:r w:rsidRPr="00280266">
        <w:rPr>
          <w:rFonts w:asciiTheme="minorHAnsi" w:hAnsiTheme="minorHAnsi" w:cstheme="minorHAnsi"/>
          <w:sz w:val="20"/>
          <w:szCs w:val="20"/>
        </w:rPr>
        <w:t>y</w:t>
      </w:r>
    </w:p>
    <w:p w:rsidR="00217BDF" w:rsidRPr="00280266" w:rsidRDefault="00217BDF" w:rsidP="001649F4">
      <w:pPr>
        <w:rPr>
          <w:rFonts w:asciiTheme="minorHAnsi" w:hAnsiTheme="minorHAnsi" w:cstheme="minorHAnsi"/>
          <w:sz w:val="20"/>
          <w:szCs w:val="20"/>
        </w:rPr>
      </w:pPr>
    </w:p>
    <w:sectPr w:rsidR="00217BDF" w:rsidRPr="00280266" w:rsidSect="00667F4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AE3BA3">
    <w:pPr>
      <w:pStyle w:val="Nagwek"/>
    </w:pPr>
    <w:sdt>
      <w:sdtPr>
        <w:id w:val="-1462562649"/>
        <w:docPartObj>
          <w:docPartGallery w:val="Page Numbers (Margins)"/>
          <w:docPartUnique/>
        </w:docPartObj>
      </w:sdtPr>
      <w:sdtEndPr/>
      <w:sdtContent>
        <w:r w:rsidR="001649F4">
          <w:rPr>
            <w:noProof/>
          </w:rPr>
          <mc:AlternateContent>
            <mc:Choice Requires="wps">
              <w:drawing>
                <wp:anchor distT="0" distB="0" distL="114300" distR="114300" simplePos="0" relativeHeight="251664896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49F4" w:rsidRDefault="001649F4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AE3BA3" w:rsidRPr="00AE3BA3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5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3" o:spid="_x0000_s1026" style="position:absolute;margin-left:0;margin-top:0;width:40.2pt;height:171.9pt;z-index:251664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1649F4" w:rsidRDefault="001649F4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="00AE3BA3" w:rsidRPr="00AE3BA3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5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667F4C"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0794603"/>
    <w:multiLevelType w:val="hybridMultilevel"/>
    <w:tmpl w:val="82F6ACFA"/>
    <w:lvl w:ilvl="0" w:tplc="D5C8F5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80EAF"/>
    <w:multiLevelType w:val="hybridMultilevel"/>
    <w:tmpl w:val="CBE82274"/>
    <w:lvl w:ilvl="0" w:tplc="06E4AA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84B7D"/>
    <w:multiLevelType w:val="hybridMultilevel"/>
    <w:tmpl w:val="8DDA6C22"/>
    <w:lvl w:ilvl="0" w:tplc="53962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02B0F"/>
    <w:multiLevelType w:val="hybridMultilevel"/>
    <w:tmpl w:val="C4DCA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B6671B"/>
    <w:multiLevelType w:val="hybridMultilevel"/>
    <w:tmpl w:val="5D7AACF4"/>
    <w:lvl w:ilvl="0" w:tplc="E402D54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81155"/>
    <w:multiLevelType w:val="hybridMultilevel"/>
    <w:tmpl w:val="562EBB3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E251A"/>
    <w:multiLevelType w:val="hybridMultilevel"/>
    <w:tmpl w:val="928CA6F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D73C0B"/>
    <w:multiLevelType w:val="hybridMultilevel"/>
    <w:tmpl w:val="FA1E1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B40081"/>
    <w:multiLevelType w:val="hybridMultilevel"/>
    <w:tmpl w:val="E3D04B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2D52A5"/>
    <w:multiLevelType w:val="hybridMultilevel"/>
    <w:tmpl w:val="99BEAD6E"/>
    <w:lvl w:ilvl="0" w:tplc="7AC418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B71813"/>
    <w:multiLevelType w:val="hybridMultilevel"/>
    <w:tmpl w:val="53E01F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BF07572"/>
    <w:multiLevelType w:val="hybridMultilevel"/>
    <w:tmpl w:val="40D202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056045"/>
    <w:multiLevelType w:val="hybridMultilevel"/>
    <w:tmpl w:val="91586C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E327887"/>
    <w:multiLevelType w:val="hybridMultilevel"/>
    <w:tmpl w:val="1E3C6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52203E"/>
    <w:multiLevelType w:val="hybridMultilevel"/>
    <w:tmpl w:val="AAF03E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A8E083C"/>
    <w:multiLevelType w:val="hybridMultilevel"/>
    <w:tmpl w:val="EE1E9C14"/>
    <w:lvl w:ilvl="0" w:tplc="53962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D607C6"/>
    <w:multiLevelType w:val="hybridMultilevel"/>
    <w:tmpl w:val="5E6E08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52B3F74"/>
    <w:multiLevelType w:val="hybridMultilevel"/>
    <w:tmpl w:val="EFE276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C662F72"/>
    <w:multiLevelType w:val="hybridMultilevel"/>
    <w:tmpl w:val="C9BE32E4"/>
    <w:lvl w:ilvl="0" w:tplc="06E4AA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5"/>
  </w:num>
  <w:num w:numId="4">
    <w:abstractNumId w:val="19"/>
  </w:num>
  <w:num w:numId="5">
    <w:abstractNumId w:val="20"/>
  </w:num>
  <w:num w:numId="6">
    <w:abstractNumId w:val="18"/>
  </w:num>
  <w:num w:numId="7">
    <w:abstractNumId w:val="16"/>
  </w:num>
  <w:num w:numId="8">
    <w:abstractNumId w:val="22"/>
  </w:num>
  <w:num w:numId="9">
    <w:abstractNumId w:val="12"/>
  </w:num>
  <w:num w:numId="10">
    <w:abstractNumId w:val="23"/>
  </w:num>
  <w:num w:numId="11">
    <w:abstractNumId w:val="17"/>
  </w:num>
  <w:num w:numId="12">
    <w:abstractNumId w:val="24"/>
  </w:num>
  <w:num w:numId="13">
    <w:abstractNumId w:val="25"/>
  </w:num>
  <w:num w:numId="14">
    <w:abstractNumId w:val="14"/>
  </w:num>
  <w:num w:numId="15">
    <w:abstractNumId w:val="13"/>
  </w:num>
  <w:num w:numId="16">
    <w:abstractNumId w:val="10"/>
  </w:num>
  <w:num w:numId="17">
    <w:abstractNumId w:val="8"/>
  </w:num>
  <w:num w:numId="18">
    <w:abstractNumId w:val="9"/>
  </w:num>
  <w:num w:numId="19">
    <w:abstractNumId w:val="26"/>
  </w:num>
  <w:num w:numId="20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24F0E"/>
    <w:rsid w:val="00035B02"/>
    <w:rsid w:val="00061F20"/>
    <w:rsid w:val="0007630C"/>
    <w:rsid w:val="00080D83"/>
    <w:rsid w:val="0008498D"/>
    <w:rsid w:val="00086DC4"/>
    <w:rsid w:val="000958C9"/>
    <w:rsid w:val="000C4987"/>
    <w:rsid w:val="000D283E"/>
    <w:rsid w:val="00100DBB"/>
    <w:rsid w:val="00101A97"/>
    <w:rsid w:val="00124D4A"/>
    <w:rsid w:val="00130B23"/>
    <w:rsid w:val="001649F4"/>
    <w:rsid w:val="001950DD"/>
    <w:rsid w:val="001A2961"/>
    <w:rsid w:val="001B210F"/>
    <w:rsid w:val="001D63FD"/>
    <w:rsid w:val="00217BDF"/>
    <w:rsid w:val="00241C1F"/>
    <w:rsid w:val="002425AE"/>
    <w:rsid w:val="00280266"/>
    <w:rsid w:val="00284475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27D1"/>
    <w:rsid w:val="004B70BD"/>
    <w:rsid w:val="004D6454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55AAE"/>
    <w:rsid w:val="00667F4C"/>
    <w:rsid w:val="00667F9E"/>
    <w:rsid w:val="0069621B"/>
    <w:rsid w:val="006E3F02"/>
    <w:rsid w:val="006F209E"/>
    <w:rsid w:val="006F5C1F"/>
    <w:rsid w:val="00712885"/>
    <w:rsid w:val="0072679D"/>
    <w:rsid w:val="00727F94"/>
    <w:rsid w:val="007337EB"/>
    <w:rsid w:val="00734070"/>
    <w:rsid w:val="00745D18"/>
    <w:rsid w:val="0075315D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96720"/>
    <w:rsid w:val="009B0978"/>
    <w:rsid w:val="009D71C1"/>
    <w:rsid w:val="009F2CF0"/>
    <w:rsid w:val="009F501B"/>
    <w:rsid w:val="00A04690"/>
    <w:rsid w:val="00A40DD3"/>
    <w:rsid w:val="00A8311B"/>
    <w:rsid w:val="00A93C55"/>
    <w:rsid w:val="00AE3BA3"/>
    <w:rsid w:val="00B01F08"/>
    <w:rsid w:val="00B16E8F"/>
    <w:rsid w:val="00B2526A"/>
    <w:rsid w:val="00B30401"/>
    <w:rsid w:val="00B41C09"/>
    <w:rsid w:val="00B571D2"/>
    <w:rsid w:val="00B6637D"/>
    <w:rsid w:val="00B665C4"/>
    <w:rsid w:val="00B8077E"/>
    <w:rsid w:val="00BA5555"/>
    <w:rsid w:val="00BB20C9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42C2"/>
    <w:rsid w:val="00D46867"/>
    <w:rsid w:val="00D526F3"/>
    <w:rsid w:val="00D90BFF"/>
    <w:rsid w:val="00D94882"/>
    <w:rsid w:val="00D94D94"/>
    <w:rsid w:val="00DC733E"/>
    <w:rsid w:val="00DE060C"/>
    <w:rsid w:val="00DE612D"/>
    <w:rsid w:val="00DF2AA2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6691B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07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B8077E"/>
    <w:rPr>
      <w:rFonts w:ascii="Cambria" w:hAnsi="Cambria"/>
      <w:b/>
      <w:bCs/>
      <w:i/>
      <w:i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8077E"/>
    <w:pPr>
      <w:spacing w:before="480" w:line="276" w:lineRule="auto"/>
      <w:ind w:left="0" w:right="0"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B8077E"/>
    <w:pPr>
      <w:tabs>
        <w:tab w:val="right" w:leader="dot" w:pos="9062"/>
      </w:tabs>
      <w:spacing w:line="276" w:lineRule="auto"/>
    </w:pPr>
    <w:rPr>
      <w:rFonts w:ascii="Times New Roman" w:hAnsi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649F4"/>
    <w:rPr>
      <w:rFonts w:ascii="Arial" w:hAnsi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571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571D2"/>
    <w:rPr>
      <w:rFonts w:ascii="Arial" w:hAnsi="Arial"/>
    </w:rPr>
  </w:style>
  <w:style w:type="character" w:styleId="Odwoanieprzypisukocowego">
    <w:name w:val="endnote reference"/>
    <w:basedOn w:val="Domylnaczcionkaakapitu"/>
    <w:rsid w:val="00B571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1F137-6CC8-4C66-9504-4F8D28A8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49</TotalTime>
  <Pages>8</Pages>
  <Words>1776</Words>
  <Characters>10662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23</cp:revision>
  <cp:lastPrinted>2017-12-09T11:31:00Z</cp:lastPrinted>
  <dcterms:created xsi:type="dcterms:W3CDTF">2017-12-09T10:43:00Z</dcterms:created>
  <dcterms:modified xsi:type="dcterms:W3CDTF">2018-01-08T11:23:00Z</dcterms:modified>
</cp:coreProperties>
</file>